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4F7" w:rsidRPr="00775FF9" w:rsidRDefault="009A14F7" w:rsidP="00C10F29">
      <w:pPr>
        <w:spacing w:after="0"/>
        <w:jc w:val="center"/>
        <w:rPr>
          <w:rFonts w:ascii="Times New Roman" w:hAnsi="Times New Roman" w:cs="Times New Roman"/>
          <w:b/>
          <w:bCs/>
          <w:sz w:val="24"/>
          <w:szCs w:val="24"/>
        </w:rPr>
      </w:pPr>
      <w:r w:rsidRPr="00775FF9">
        <w:rPr>
          <w:rFonts w:ascii="Times New Roman" w:hAnsi="Times New Roman" w:cs="Times New Roman"/>
          <w:b/>
          <w:bCs/>
          <w:sz w:val="24"/>
          <w:szCs w:val="24"/>
        </w:rPr>
        <w:t>Информация</w:t>
      </w:r>
    </w:p>
    <w:p w:rsidR="009A14F7" w:rsidRPr="00775FF9" w:rsidRDefault="009A14F7" w:rsidP="00C10F29">
      <w:pPr>
        <w:spacing w:after="0"/>
        <w:jc w:val="center"/>
        <w:rPr>
          <w:rFonts w:ascii="Times New Roman" w:hAnsi="Times New Roman" w:cs="Times New Roman"/>
          <w:b/>
          <w:bCs/>
          <w:sz w:val="24"/>
          <w:szCs w:val="24"/>
        </w:rPr>
      </w:pPr>
      <w:r w:rsidRPr="00775FF9">
        <w:rPr>
          <w:rFonts w:ascii="Times New Roman" w:hAnsi="Times New Roman" w:cs="Times New Roman"/>
          <w:b/>
          <w:bCs/>
          <w:sz w:val="24"/>
          <w:szCs w:val="24"/>
        </w:rPr>
        <w:t xml:space="preserve">о </w:t>
      </w:r>
      <w:r>
        <w:rPr>
          <w:rFonts w:ascii="Times New Roman" w:hAnsi="Times New Roman" w:cs="Times New Roman"/>
          <w:b/>
          <w:bCs/>
          <w:sz w:val="24"/>
          <w:szCs w:val="24"/>
        </w:rPr>
        <w:t xml:space="preserve">киргизских </w:t>
      </w:r>
      <w:r w:rsidRPr="00775FF9">
        <w:rPr>
          <w:rFonts w:ascii="Times New Roman" w:hAnsi="Times New Roman" w:cs="Times New Roman"/>
          <w:b/>
          <w:bCs/>
          <w:sz w:val="24"/>
          <w:szCs w:val="24"/>
        </w:rPr>
        <w:t xml:space="preserve">производителях и поставщиках сельхозпродукции </w:t>
      </w:r>
    </w:p>
    <w:p w:rsidR="009A14F7" w:rsidRPr="00775FF9" w:rsidRDefault="009A14F7" w:rsidP="00C10F29">
      <w:pPr>
        <w:spacing w:after="0"/>
        <w:jc w:val="both"/>
        <w:rPr>
          <w:rFonts w:ascii="Times New Roman" w:hAnsi="Times New Roman" w:cs="Times New Roman"/>
          <w:sz w:val="24"/>
          <w:szCs w:val="24"/>
        </w:rPr>
      </w:pPr>
    </w:p>
    <w:tbl>
      <w:tblPr>
        <w:tblW w:w="496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2694"/>
        <w:gridCol w:w="1700"/>
        <w:gridCol w:w="142"/>
        <w:gridCol w:w="2551"/>
      </w:tblGrid>
      <w:tr w:rsidR="009A14F7" w:rsidRPr="00783706">
        <w:tc>
          <w:tcPr>
            <w:tcW w:w="1269" w:type="pct"/>
          </w:tcPr>
          <w:p w:rsidR="009A14F7" w:rsidRPr="00783706" w:rsidRDefault="009A14F7" w:rsidP="00783706">
            <w:pPr>
              <w:spacing w:after="0" w:line="240" w:lineRule="auto"/>
              <w:jc w:val="center"/>
              <w:rPr>
                <w:rFonts w:ascii="Times New Roman" w:hAnsi="Times New Roman" w:cs="Times New Roman"/>
                <w:b/>
                <w:bCs/>
                <w:sz w:val="24"/>
                <w:szCs w:val="24"/>
                <w:lang w:eastAsia="ru-RU"/>
              </w:rPr>
            </w:pPr>
            <w:r w:rsidRPr="00783706">
              <w:rPr>
                <w:rFonts w:ascii="Times New Roman" w:hAnsi="Times New Roman" w:cs="Times New Roman"/>
                <w:b/>
                <w:bCs/>
                <w:sz w:val="24"/>
                <w:szCs w:val="24"/>
                <w:lang w:eastAsia="ru-RU"/>
              </w:rPr>
              <w:t>Название компании</w:t>
            </w:r>
          </w:p>
        </w:tc>
        <w:tc>
          <w:tcPr>
            <w:tcW w:w="1418" w:type="pct"/>
          </w:tcPr>
          <w:p w:rsidR="009A14F7" w:rsidRPr="00783706" w:rsidRDefault="009A14F7" w:rsidP="00783706">
            <w:pPr>
              <w:spacing w:after="0" w:line="240" w:lineRule="auto"/>
              <w:jc w:val="center"/>
              <w:rPr>
                <w:rFonts w:ascii="Times New Roman" w:hAnsi="Times New Roman" w:cs="Times New Roman"/>
                <w:b/>
                <w:bCs/>
                <w:sz w:val="24"/>
                <w:szCs w:val="24"/>
                <w:lang w:eastAsia="ru-RU"/>
              </w:rPr>
            </w:pPr>
            <w:r w:rsidRPr="00783706">
              <w:rPr>
                <w:rFonts w:ascii="Times New Roman" w:hAnsi="Times New Roman" w:cs="Times New Roman"/>
                <w:b/>
                <w:bCs/>
                <w:sz w:val="24"/>
                <w:szCs w:val="24"/>
                <w:lang w:eastAsia="ru-RU"/>
              </w:rPr>
              <w:t>Предполагаемая продукция</w:t>
            </w:r>
          </w:p>
        </w:tc>
        <w:tc>
          <w:tcPr>
            <w:tcW w:w="970" w:type="pct"/>
            <w:gridSpan w:val="2"/>
          </w:tcPr>
          <w:p w:rsidR="009A14F7" w:rsidRPr="00783706" w:rsidRDefault="009A14F7" w:rsidP="00783706">
            <w:pPr>
              <w:spacing w:after="0" w:line="240" w:lineRule="auto"/>
              <w:jc w:val="center"/>
              <w:rPr>
                <w:rFonts w:ascii="Times New Roman" w:hAnsi="Times New Roman" w:cs="Times New Roman"/>
                <w:b/>
                <w:bCs/>
                <w:sz w:val="24"/>
                <w:szCs w:val="24"/>
                <w:lang w:eastAsia="ru-RU"/>
              </w:rPr>
            </w:pPr>
            <w:r w:rsidRPr="00783706">
              <w:rPr>
                <w:rFonts w:ascii="Times New Roman" w:hAnsi="Times New Roman" w:cs="Times New Roman"/>
                <w:b/>
                <w:bCs/>
                <w:sz w:val="24"/>
                <w:szCs w:val="24"/>
                <w:lang w:eastAsia="ru-RU"/>
              </w:rPr>
              <w:t>Объемы производства</w:t>
            </w:r>
          </w:p>
          <w:p w:rsidR="009A14F7" w:rsidRPr="00783706" w:rsidRDefault="009A14F7" w:rsidP="00783706">
            <w:pPr>
              <w:spacing w:after="0" w:line="240" w:lineRule="auto"/>
              <w:jc w:val="center"/>
              <w:rPr>
                <w:rFonts w:ascii="Times New Roman" w:hAnsi="Times New Roman" w:cs="Times New Roman"/>
                <w:b/>
                <w:bCs/>
                <w:sz w:val="24"/>
                <w:szCs w:val="24"/>
                <w:lang w:eastAsia="ru-RU"/>
              </w:rPr>
            </w:pPr>
            <w:r w:rsidRPr="00783706">
              <w:rPr>
                <w:rFonts w:ascii="Times New Roman" w:hAnsi="Times New Roman" w:cs="Times New Roman"/>
                <w:b/>
                <w:bCs/>
                <w:sz w:val="24"/>
                <w:szCs w:val="24"/>
                <w:lang w:eastAsia="ru-RU"/>
              </w:rPr>
              <w:t>продукции</w:t>
            </w:r>
          </w:p>
        </w:tc>
        <w:tc>
          <w:tcPr>
            <w:tcW w:w="1343" w:type="pct"/>
          </w:tcPr>
          <w:p w:rsidR="009A14F7" w:rsidRPr="00783706" w:rsidRDefault="009A14F7" w:rsidP="00783706">
            <w:pPr>
              <w:spacing w:after="0" w:line="240" w:lineRule="auto"/>
              <w:jc w:val="center"/>
              <w:rPr>
                <w:rFonts w:ascii="Times New Roman" w:hAnsi="Times New Roman" w:cs="Times New Roman"/>
                <w:b/>
                <w:bCs/>
                <w:sz w:val="24"/>
                <w:szCs w:val="24"/>
                <w:lang w:eastAsia="ru-RU"/>
              </w:rPr>
            </w:pPr>
            <w:r w:rsidRPr="00783706">
              <w:rPr>
                <w:rFonts w:ascii="Times New Roman" w:hAnsi="Times New Roman" w:cs="Times New Roman"/>
                <w:b/>
                <w:bCs/>
                <w:sz w:val="24"/>
                <w:szCs w:val="24"/>
                <w:lang w:eastAsia="ru-RU"/>
              </w:rPr>
              <w:t>Контактные данные</w:t>
            </w: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ОсОО «Баркад»</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Замороженные полуфабрикаты, колбасные изделия</w:t>
            </w:r>
          </w:p>
        </w:tc>
        <w:tc>
          <w:tcPr>
            <w:tcW w:w="970"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6 тонн в сутки</w:t>
            </w:r>
          </w:p>
        </w:tc>
        <w:tc>
          <w:tcPr>
            <w:tcW w:w="1343"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Серкебаев Кубаныч, (+996 312) 461332</w:t>
            </w:r>
          </w:p>
          <w:p w:rsidR="009A14F7" w:rsidRPr="00783706" w:rsidRDefault="009A14F7" w:rsidP="00783706">
            <w:pPr>
              <w:spacing w:after="0" w:line="240" w:lineRule="auto"/>
              <w:jc w:val="both"/>
              <w:rPr>
                <w:rFonts w:ascii="Times New Roman" w:hAnsi="Times New Roman" w:cs="Times New Roman"/>
                <w:sz w:val="24"/>
                <w:szCs w:val="24"/>
                <w:lang w:eastAsia="ru-RU"/>
              </w:rPr>
            </w:pPr>
            <w:hyperlink r:id="rId4" w:history="1">
              <w:r w:rsidRPr="00783706">
                <w:rPr>
                  <w:rStyle w:val="Hyperlink"/>
                  <w:rFonts w:ascii="Times New Roman" w:hAnsi="Times New Roman" w:cs="Times New Roman"/>
                  <w:sz w:val="24"/>
                  <w:szCs w:val="24"/>
                  <w:lang w:val="en-US" w:eastAsia="ru-RU"/>
                </w:rPr>
                <w:t>office</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barkad</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kg</w:t>
              </w:r>
            </w:hyperlink>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ОсОО «Нуристан»</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Замороженные мясные полуфабрикаты</w:t>
            </w:r>
          </w:p>
        </w:tc>
        <w:tc>
          <w:tcPr>
            <w:tcW w:w="970"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6 тонн в сутки</w:t>
            </w:r>
          </w:p>
        </w:tc>
        <w:tc>
          <w:tcPr>
            <w:tcW w:w="1343"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Нурматов Рустам, (+996 555) 586262</w:t>
            </w:r>
          </w:p>
          <w:p w:rsidR="009A14F7" w:rsidRPr="00783706" w:rsidRDefault="009A14F7" w:rsidP="00783706">
            <w:pPr>
              <w:spacing w:after="0" w:line="240" w:lineRule="auto"/>
              <w:jc w:val="both"/>
              <w:rPr>
                <w:rFonts w:ascii="Times New Roman" w:hAnsi="Times New Roman" w:cs="Times New Roman"/>
                <w:sz w:val="24"/>
                <w:szCs w:val="24"/>
                <w:lang w:eastAsia="ru-RU"/>
              </w:rPr>
            </w:pPr>
            <w:hyperlink r:id="rId5" w:history="1">
              <w:r w:rsidRPr="00783706">
                <w:rPr>
                  <w:rStyle w:val="Hyperlink"/>
                  <w:rFonts w:ascii="Times New Roman" w:hAnsi="Times New Roman" w:cs="Times New Roman"/>
                  <w:sz w:val="24"/>
                  <w:szCs w:val="24"/>
                  <w:lang w:val="en-US" w:eastAsia="ru-RU"/>
                </w:rPr>
                <w:t>Nuristan</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elcat</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kg</w:t>
              </w:r>
            </w:hyperlink>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ОАО «Ак-Жалга»</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Переработка молока, производство сыров, сливочного масла, творогов, йогуртов</w:t>
            </w:r>
          </w:p>
        </w:tc>
        <w:tc>
          <w:tcPr>
            <w:tcW w:w="970"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30 тонн молока в сутки</w:t>
            </w:r>
          </w:p>
        </w:tc>
        <w:tc>
          <w:tcPr>
            <w:tcW w:w="1343"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Жузумалиева Кулуйпа, </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 3946) 52290</w:t>
            </w:r>
          </w:p>
          <w:p w:rsidR="009A14F7" w:rsidRPr="00783706" w:rsidRDefault="009A14F7" w:rsidP="00783706">
            <w:pPr>
              <w:spacing w:after="0" w:line="240" w:lineRule="auto"/>
              <w:jc w:val="both"/>
              <w:rPr>
                <w:rFonts w:ascii="Times New Roman" w:hAnsi="Times New Roman" w:cs="Times New Roman"/>
                <w:sz w:val="24"/>
                <w:szCs w:val="24"/>
                <w:lang w:eastAsia="ru-RU"/>
              </w:rPr>
            </w:pPr>
            <w:hyperlink r:id="rId6" w:history="1">
              <w:r w:rsidRPr="00783706">
                <w:rPr>
                  <w:rStyle w:val="Hyperlink"/>
                  <w:rFonts w:ascii="Times New Roman" w:hAnsi="Times New Roman" w:cs="Times New Roman"/>
                  <w:sz w:val="24"/>
                  <w:szCs w:val="24"/>
                  <w:lang w:val="en-US" w:eastAsia="ru-RU"/>
                </w:rPr>
                <w:t>Gulay</w:t>
              </w:r>
              <w:r w:rsidRPr="00783706">
                <w:rPr>
                  <w:rStyle w:val="Hyperlink"/>
                  <w:rFonts w:ascii="Times New Roman" w:hAnsi="Times New Roman" w:cs="Times New Roman"/>
                  <w:sz w:val="24"/>
                  <w:szCs w:val="24"/>
                  <w:lang w:eastAsia="ru-RU"/>
                </w:rPr>
                <w:t>1954@</w:t>
              </w:r>
              <w:r w:rsidRPr="00783706">
                <w:rPr>
                  <w:rStyle w:val="Hyperlink"/>
                  <w:rFonts w:ascii="Times New Roman" w:hAnsi="Times New Roman" w:cs="Times New Roman"/>
                  <w:sz w:val="24"/>
                  <w:szCs w:val="24"/>
                  <w:lang w:val="en-US" w:eastAsia="ru-RU"/>
                </w:rPr>
                <w:t>mail</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ru</w:t>
              </w:r>
            </w:hyperlink>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АО «Бишкек Сут»</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Переработка молока, производство сыров, сливочного масла, творогов, йогуртов</w:t>
            </w:r>
          </w:p>
        </w:tc>
        <w:tc>
          <w:tcPr>
            <w:tcW w:w="970"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200 тонн молока в сутки</w:t>
            </w:r>
          </w:p>
        </w:tc>
        <w:tc>
          <w:tcPr>
            <w:tcW w:w="1343"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Румянцева Маргарита, (+996312) 901562</w:t>
            </w:r>
          </w:p>
          <w:p w:rsidR="009A14F7" w:rsidRPr="00783706" w:rsidRDefault="009A14F7" w:rsidP="00783706">
            <w:pPr>
              <w:spacing w:after="0" w:line="240" w:lineRule="auto"/>
              <w:jc w:val="both"/>
              <w:rPr>
                <w:rFonts w:ascii="Times New Roman" w:hAnsi="Times New Roman" w:cs="Times New Roman"/>
                <w:sz w:val="24"/>
                <w:szCs w:val="24"/>
                <w:lang w:eastAsia="ru-RU"/>
              </w:rPr>
            </w:pPr>
            <w:hyperlink r:id="rId7" w:history="1">
              <w:r w:rsidRPr="00783706">
                <w:rPr>
                  <w:rStyle w:val="Hyperlink"/>
                  <w:rFonts w:ascii="Times New Roman" w:hAnsi="Times New Roman" w:cs="Times New Roman"/>
                  <w:sz w:val="24"/>
                  <w:szCs w:val="24"/>
                  <w:lang w:val="en-US" w:eastAsia="ru-RU"/>
                </w:rPr>
                <w:t>rumiantseva</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wbd</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kg</w:t>
              </w:r>
            </w:hyperlink>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ОАО «Кант Сут»</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Производство пастеризованного молока, сливочного масла, сгущенного молока, творог, сыр, курут</w:t>
            </w:r>
          </w:p>
        </w:tc>
        <w:tc>
          <w:tcPr>
            <w:tcW w:w="970"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100 тонн молока в сутки</w:t>
            </w:r>
          </w:p>
        </w:tc>
        <w:tc>
          <w:tcPr>
            <w:tcW w:w="1343"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Кадыров Суюндук,</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(+9963132) 32904</w:t>
            </w: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ЗАО «Талас Сут»</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Производит масло животное  (крестьянское), молоко сухое, обезжиренное, сметана, кисломолочный напиток (айран), творог, сыр, мороженое, сгущенное молоко</w:t>
            </w:r>
          </w:p>
        </w:tc>
        <w:tc>
          <w:tcPr>
            <w:tcW w:w="970"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25-30 тонн молока за смену</w:t>
            </w:r>
          </w:p>
        </w:tc>
        <w:tc>
          <w:tcPr>
            <w:tcW w:w="1343"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Давлеталиев Мырзакан,</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 3422) 53794</w:t>
            </w: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ЧП «Тууганбаев Б.О.»</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Производит сыр «Голландский», масло «Крестьянское», сыр обезжиренный</w:t>
            </w:r>
          </w:p>
        </w:tc>
        <w:tc>
          <w:tcPr>
            <w:tcW w:w="970"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50 тонн в сутки</w:t>
            </w:r>
          </w:p>
        </w:tc>
        <w:tc>
          <w:tcPr>
            <w:tcW w:w="1343"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Тууганбаев Бактыбек,  </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(+996557) 014241</w:t>
            </w:r>
          </w:p>
          <w:p w:rsidR="009A14F7" w:rsidRPr="00783706" w:rsidRDefault="009A14F7" w:rsidP="00783706">
            <w:pPr>
              <w:spacing w:after="0" w:line="240" w:lineRule="auto"/>
              <w:jc w:val="both"/>
              <w:rPr>
                <w:rFonts w:ascii="Times New Roman" w:hAnsi="Times New Roman" w:cs="Times New Roman"/>
                <w:sz w:val="24"/>
                <w:szCs w:val="24"/>
                <w:lang w:eastAsia="ru-RU"/>
              </w:rPr>
            </w:pPr>
            <w:hyperlink r:id="rId8" w:history="1">
              <w:r w:rsidRPr="00783706">
                <w:rPr>
                  <w:rStyle w:val="Hyperlink"/>
                  <w:rFonts w:ascii="Times New Roman" w:hAnsi="Times New Roman" w:cs="Times New Roman"/>
                  <w:sz w:val="24"/>
                  <w:szCs w:val="24"/>
                  <w:lang w:val="en-US" w:eastAsia="ru-RU"/>
                </w:rPr>
                <w:t>ozonata</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mail</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ru</w:t>
              </w:r>
            </w:hyperlink>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ОсОО «</w:t>
            </w:r>
            <w:r w:rsidRPr="00783706">
              <w:rPr>
                <w:rFonts w:ascii="Times New Roman" w:hAnsi="Times New Roman" w:cs="Times New Roman"/>
                <w:sz w:val="24"/>
                <w:szCs w:val="24"/>
                <w:lang w:val="en-US" w:eastAsia="ru-RU"/>
              </w:rPr>
              <w:t>Ice Queen</w:t>
            </w:r>
            <w:r w:rsidRPr="00783706">
              <w:rPr>
                <w:rFonts w:ascii="Times New Roman" w:hAnsi="Times New Roman" w:cs="Times New Roman"/>
                <w:sz w:val="24"/>
                <w:szCs w:val="24"/>
                <w:lang w:eastAsia="ru-RU"/>
              </w:rPr>
              <w:t>»</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Изготавливает мороженое</w:t>
            </w:r>
          </w:p>
        </w:tc>
        <w:tc>
          <w:tcPr>
            <w:tcW w:w="970"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2 тонн в сутки</w:t>
            </w:r>
          </w:p>
        </w:tc>
        <w:tc>
          <w:tcPr>
            <w:tcW w:w="1343"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Эрнандес Хавьер,</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(+996312) 552255</w:t>
            </w:r>
          </w:p>
          <w:p w:rsidR="009A14F7" w:rsidRPr="00783706" w:rsidRDefault="009A14F7" w:rsidP="00783706">
            <w:pPr>
              <w:spacing w:after="0" w:line="240" w:lineRule="auto"/>
              <w:jc w:val="both"/>
              <w:rPr>
                <w:rFonts w:ascii="Times New Roman" w:hAnsi="Times New Roman" w:cs="Times New Roman"/>
                <w:sz w:val="24"/>
                <w:szCs w:val="24"/>
                <w:lang w:eastAsia="ru-RU"/>
              </w:rPr>
            </w:pPr>
            <w:hyperlink r:id="rId9" w:history="1">
              <w:r w:rsidRPr="00783706">
                <w:rPr>
                  <w:rStyle w:val="Hyperlink"/>
                  <w:rFonts w:ascii="Times New Roman" w:hAnsi="Times New Roman" w:cs="Times New Roman"/>
                  <w:sz w:val="24"/>
                  <w:szCs w:val="24"/>
                  <w:lang w:val="en-US" w:eastAsia="ru-RU"/>
                </w:rPr>
                <w:t>icequeen</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infotel</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kg</w:t>
              </w:r>
            </w:hyperlink>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ОсОО «Айлана»</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Производит томатную пасту, маринованные огурцы, перец болгарский, лечо</w:t>
            </w:r>
          </w:p>
        </w:tc>
        <w:tc>
          <w:tcPr>
            <w:tcW w:w="970"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480 тонн в сутки</w:t>
            </w:r>
          </w:p>
        </w:tc>
        <w:tc>
          <w:tcPr>
            <w:tcW w:w="1343"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Алиев Нур,</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(+996555) 962727</w:t>
            </w:r>
          </w:p>
          <w:p w:rsidR="009A14F7" w:rsidRPr="00783706" w:rsidRDefault="009A14F7" w:rsidP="00783706">
            <w:pPr>
              <w:spacing w:after="0" w:line="240" w:lineRule="auto"/>
              <w:jc w:val="both"/>
              <w:rPr>
                <w:rFonts w:ascii="Times New Roman" w:hAnsi="Times New Roman" w:cs="Times New Roman"/>
                <w:sz w:val="24"/>
                <w:szCs w:val="24"/>
                <w:lang w:eastAsia="ru-RU"/>
              </w:rPr>
            </w:pPr>
            <w:hyperlink r:id="rId10" w:history="1">
              <w:r w:rsidRPr="00783706">
                <w:rPr>
                  <w:rStyle w:val="Hyperlink"/>
                  <w:rFonts w:ascii="Times New Roman" w:hAnsi="Times New Roman" w:cs="Times New Roman"/>
                  <w:sz w:val="24"/>
                  <w:szCs w:val="24"/>
                  <w:lang w:val="en-US" w:eastAsia="ru-RU"/>
                </w:rPr>
                <w:t>aliev</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nur</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inbox</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ru</w:t>
              </w:r>
            </w:hyperlink>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ОАО «Десерт»</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Производит овощные консервы, томаты консервированные, фруктовые соки</w:t>
            </w:r>
          </w:p>
        </w:tc>
        <w:tc>
          <w:tcPr>
            <w:tcW w:w="970"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3 млн. усл. банок </w:t>
            </w:r>
          </w:p>
        </w:tc>
        <w:tc>
          <w:tcPr>
            <w:tcW w:w="1343"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Ташматов Абдуллажан,</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(+996555) 556662</w:t>
            </w:r>
          </w:p>
          <w:p w:rsidR="009A14F7" w:rsidRPr="00783706" w:rsidRDefault="009A14F7" w:rsidP="00783706">
            <w:pPr>
              <w:spacing w:after="0" w:line="240" w:lineRule="auto"/>
              <w:jc w:val="both"/>
              <w:rPr>
                <w:rFonts w:ascii="Times New Roman" w:hAnsi="Times New Roman" w:cs="Times New Roman"/>
                <w:sz w:val="24"/>
                <w:szCs w:val="24"/>
                <w:lang w:eastAsia="ru-RU"/>
              </w:rPr>
            </w:pPr>
            <w:hyperlink r:id="rId11" w:history="1">
              <w:r w:rsidRPr="00783706">
                <w:rPr>
                  <w:rStyle w:val="Hyperlink"/>
                  <w:rFonts w:ascii="Times New Roman" w:hAnsi="Times New Roman" w:cs="Times New Roman"/>
                  <w:sz w:val="24"/>
                  <w:szCs w:val="24"/>
                  <w:lang w:val="en-US" w:eastAsia="ru-RU"/>
                </w:rPr>
                <w:t>desert</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kg</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mail</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ru</w:t>
              </w:r>
            </w:hyperlink>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ОАО «Токмокплодоовощ»</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Производит икру кабачковую, кисель фруктовый, огурцы консервированные, повидло яблочное, сок яблочный</w:t>
            </w:r>
          </w:p>
        </w:tc>
        <w:tc>
          <w:tcPr>
            <w:tcW w:w="970"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500 туб в год</w:t>
            </w:r>
          </w:p>
        </w:tc>
        <w:tc>
          <w:tcPr>
            <w:tcW w:w="1343"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Буканчиева Дамира,</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(+996312) 665513</w:t>
            </w: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СЗК «Адил-Ата»</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Производит сухофрукты и орехи</w:t>
            </w:r>
          </w:p>
        </w:tc>
        <w:tc>
          <w:tcPr>
            <w:tcW w:w="970"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Миндаль горький очищенный 40 тонн, орехи очищенные 160 тонн в год</w:t>
            </w:r>
          </w:p>
        </w:tc>
        <w:tc>
          <w:tcPr>
            <w:tcW w:w="1343"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Караев Нурбек,</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(+996555) 326057</w:t>
            </w: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ОсОО «Золотой орех»</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Производит сухофрукты и орехи</w:t>
            </w:r>
          </w:p>
        </w:tc>
        <w:tc>
          <w:tcPr>
            <w:tcW w:w="970"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Орех грецкий очищ. 350 тн, чернослив сухой 100 тн, фисташки очищ. 20 т., каперсы соленые 200 тн, фасоль. маш, лоя 1000 тн, миндаль горький очищ. 20 тн, компотная смесь (яблоко, абрикос) 100 тн в год</w:t>
            </w:r>
          </w:p>
        </w:tc>
        <w:tc>
          <w:tcPr>
            <w:tcW w:w="1343"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Караев Маданбек,</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(+996555) 326057</w:t>
            </w: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ЗАО «Шоро»</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Производит минеральную воду и национальные напитки</w:t>
            </w:r>
          </w:p>
        </w:tc>
        <w:tc>
          <w:tcPr>
            <w:tcW w:w="970"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150 тн воды в сутки</w:t>
            </w:r>
          </w:p>
        </w:tc>
        <w:tc>
          <w:tcPr>
            <w:tcW w:w="1343"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Эгембердиев Жумадыл, </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(+996312) 661995</w:t>
            </w:r>
          </w:p>
          <w:p w:rsidR="009A14F7" w:rsidRPr="00783706" w:rsidRDefault="009A14F7" w:rsidP="00783706">
            <w:pPr>
              <w:spacing w:after="0" w:line="240" w:lineRule="auto"/>
              <w:jc w:val="both"/>
              <w:rPr>
                <w:rFonts w:ascii="Times New Roman" w:hAnsi="Times New Roman" w:cs="Times New Roman"/>
                <w:sz w:val="24"/>
                <w:szCs w:val="24"/>
                <w:lang w:eastAsia="ru-RU"/>
              </w:rPr>
            </w:pPr>
            <w:hyperlink r:id="rId12" w:history="1">
              <w:r w:rsidRPr="00783706">
                <w:rPr>
                  <w:rStyle w:val="Hyperlink"/>
                  <w:rFonts w:ascii="Times New Roman" w:hAnsi="Times New Roman" w:cs="Times New Roman"/>
                  <w:sz w:val="24"/>
                  <w:szCs w:val="24"/>
                  <w:lang w:val="en-US" w:eastAsia="ru-RU"/>
                </w:rPr>
                <w:t>office</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shoro</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kg</w:t>
              </w:r>
            </w:hyperlink>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КХ «Кирби»</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Выращивает и перерабатывает картофель</w:t>
            </w:r>
          </w:p>
        </w:tc>
        <w:tc>
          <w:tcPr>
            <w:tcW w:w="970"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343"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Прусаков Сергей,</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(+996312) 653665</w:t>
            </w:r>
          </w:p>
          <w:p w:rsidR="009A14F7" w:rsidRPr="00783706" w:rsidRDefault="009A14F7" w:rsidP="00783706">
            <w:pPr>
              <w:spacing w:after="0" w:line="240" w:lineRule="auto"/>
              <w:jc w:val="both"/>
              <w:rPr>
                <w:rFonts w:ascii="Times New Roman" w:hAnsi="Times New Roman" w:cs="Times New Roman"/>
                <w:sz w:val="24"/>
                <w:szCs w:val="24"/>
                <w:lang w:eastAsia="ru-RU"/>
              </w:rPr>
            </w:pPr>
            <w:hyperlink r:id="rId13" w:history="1">
              <w:r w:rsidRPr="00783706">
                <w:rPr>
                  <w:rStyle w:val="Hyperlink"/>
                  <w:rFonts w:ascii="Times New Roman" w:hAnsi="Times New Roman" w:cs="Times New Roman"/>
                  <w:sz w:val="24"/>
                  <w:szCs w:val="24"/>
                  <w:lang w:val="en-US" w:eastAsia="ru-RU"/>
                </w:rPr>
                <w:t>kirbiinter</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gmail</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com</w:t>
              </w:r>
            </w:hyperlink>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АО «Каинды Кант»</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Производит сахар</w:t>
            </w:r>
          </w:p>
        </w:tc>
        <w:tc>
          <w:tcPr>
            <w:tcW w:w="970"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343"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Матеев Дуйшонкул,</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(+9963134) 42020</w:t>
            </w: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ОАО «Бишкекский мелькомбинат»</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Переработка пшеницы</w:t>
            </w:r>
          </w:p>
        </w:tc>
        <w:tc>
          <w:tcPr>
            <w:tcW w:w="970"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343"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Жунушов Рустам, </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 659002,</w:t>
            </w:r>
          </w:p>
          <w:p w:rsidR="009A14F7" w:rsidRPr="00783706" w:rsidRDefault="009A14F7" w:rsidP="00783706">
            <w:pPr>
              <w:spacing w:after="0" w:line="240" w:lineRule="auto"/>
              <w:jc w:val="both"/>
              <w:rPr>
                <w:rFonts w:ascii="Times New Roman" w:hAnsi="Times New Roman" w:cs="Times New Roman"/>
                <w:sz w:val="24"/>
                <w:szCs w:val="24"/>
                <w:lang w:eastAsia="ru-RU"/>
              </w:rPr>
            </w:pPr>
            <w:hyperlink r:id="rId14" w:history="1">
              <w:r w:rsidRPr="00783706">
                <w:rPr>
                  <w:rStyle w:val="Hyperlink"/>
                  <w:rFonts w:ascii="Times New Roman" w:hAnsi="Times New Roman" w:cs="Times New Roman"/>
                  <w:sz w:val="24"/>
                  <w:szCs w:val="24"/>
                  <w:lang w:val="en-US" w:eastAsia="ru-RU"/>
                </w:rPr>
                <w:t>office</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akun</w:t>
              </w:r>
              <w:r w:rsidRPr="00783706">
                <w:rPr>
                  <w:rStyle w:val="Hyperlink"/>
                  <w:rFonts w:ascii="Times New Roman" w:hAnsi="Times New Roman" w:cs="Times New Roman"/>
                  <w:sz w:val="24"/>
                  <w:szCs w:val="24"/>
                  <w:lang w:eastAsia="ru-RU"/>
                </w:rPr>
                <w:t>.</w:t>
              </w:r>
              <w:r w:rsidRPr="00783706">
                <w:rPr>
                  <w:rStyle w:val="Hyperlink"/>
                  <w:rFonts w:ascii="Times New Roman" w:hAnsi="Times New Roman" w:cs="Times New Roman"/>
                  <w:sz w:val="24"/>
                  <w:szCs w:val="24"/>
                  <w:lang w:val="en-US" w:eastAsia="ru-RU"/>
                </w:rPr>
                <w:t>kg</w:t>
              </w:r>
            </w:hyperlink>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к/х а/о им. Крупской. </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Овощи (помидоры, капуста, морковь)</w:t>
            </w:r>
          </w:p>
        </w:tc>
        <w:tc>
          <w:tcPr>
            <w:tcW w:w="970"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200 тн</w:t>
            </w:r>
          </w:p>
        </w:tc>
        <w:tc>
          <w:tcPr>
            <w:tcW w:w="1343"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тел. главы: 0(777)174-105</w:t>
            </w: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ОАО «Голден Сан» Сокулукский р-н, с. Кунтуу, ул. Иманалиева, 48 </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Консервированные овощи</w:t>
            </w:r>
          </w:p>
        </w:tc>
        <w:tc>
          <w:tcPr>
            <w:tcW w:w="970"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200 (min) тыс.банок</w:t>
            </w:r>
          </w:p>
        </w:tc>
        <w:tc>
          <w:tcPr>
            <w:tcW w:w="1343"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Тезекбаев Доолот Шамшебекович </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(+9963134) 34045, 34051, (+996312) 607504; </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(+996543) 844772;</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(+996555) 030150</w:t>
            </w: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к/х «Чабрец» а/о им. Фрунзе.</w:t>
            </w:r>
          </w:p>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Мясо</w:t>
            </w:r>
          </w:p>
        </w:tc>
        <w:tc>
          <w:tcPr>
            <w:tcW w:w="970"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100 тн</w:t>
            </w:r>
          </w:p>
        </w:tc>
        <w:tc>
          <w:tcPr>
            <w:tcW w:w="1343"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(+996555) 700-771 </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Исбатырова Махабат Асанбековна</w:t>
            </w:r>
          </w:p>
        </w:tc>
      </w:tr>
      <w:tr w:rsidR="009A14F7" w:rsidRPr="00783706">
        <w:tc>
          <w:tcPr>
            <w:tcW w:w="5000" w:type="pct"/>
            <w:gridSpan w:val="5"/>
          </w:tcPr>
          <w:p w:rsidR="009A14F7" w:rsidRPr="00783706" w:rsidRDefault="009A14F7" w:rsidP="00783706">
            <w:pPr>
              <w:spacing w:after="0" w:line="240" w:lineRule="auto"/>
              <w:jc w:val="center"/>
              <w:rPr>
                <w:rFonts w:ascii="Times New Roman" w:hAnsi="Times New Roman" w:cs="Times New Roman"/>
                <w:b/>
                <w:bCs/>
                <w:sz w:val="24"/>
                <w:szCs w:val="24"/>
                <w:lang w:eastAsia="ru-RU"/>
              </w:rPr>
            </w:pPr>
            <w:r w:rsidRPr="00783706">
              <w:rPr>
                <w:rFonts w:ascii="Times New Roman" w:hAnsi="Times New Roman" w:cs="Times New Roman"/>
                <w:b/>
                <w:bCs/>
                <w:sz w:val="24"/>
                <w:szCs w:val="24"/>
                <w:lang w:eastAsia="ru-RU"/>
              </w:rPr>
              <w:t xml:space="preserve">Кеминский район </w:t>
            </w: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СК «Иш Илгери»</w:t>
            </w:r>
          </w:p>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Картофель</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150 тн</w:t>
            </w:r>
          </w:p>
        </w:tc>
        <w:tc>
          <w:tcPr>
            <w:tcW w:w="1418"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с. Шабдан, ул. Кемеля №16 </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Жапаралиев Мыктыбек </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(+9963135)58476, </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(+996777) 164049</w:t>
            </w:r>
          </w:p>
        </w:tc>
      </w:tr>
      <w:tr w:rsidR="009A14F7" w:rsidRPr="00783706">
        <w:tc>
          <w:tcPr>
            <w:tcW w:w="5000" w:type="pct"/>
            <w:gridSpan w:val="5"/>
          </w:tcPr>
          <w:p w:rsidR="009A14F7" w:rsidRPr="00783706" w:rsidRDefault="009A14F7" w:rsidP="00783706">
            <w:pPr>
              <w:spacing w:after="0" w:line="240" w:lineRule="auto"/>
              <w:jc w:val="center"/>
              <w:rPr>
                <w:rFonts w:ascii="Times New Roman" w:hAnsi="Times New Roman" w:cs="Times New Roman"/>
                <w:sz w:val="24"/>
                <w:szCs w:val="24"/>
                <w:lang w:val="kk-KZ" w:eastAsia="ru-RU"/>
              </w:rPr>
            </w:pPr>
            <w:r w:rsidRPr="00783706">
              <w:rPr>
                <w:rFonts w:ascii="Times New Roman" w:hAnsi="Times New Roman" w:cs="Times New Roman"/>
                <w:b/>
                <w:bCs/>
                <w:sz w:val="24"/>
                <w:szCs w:val="24"/>
                <w:lang w:val="kk-KZ" w:eastAsia="ru-RU"/>
              </w:rPr>
              <w:t>Ысык –Атинский район</w:t>
            </w:r>
          </w:p>
        </w:tc>
      </w:tr>
      <w:tr w:rsidR="009A14F7" w:rsidRPr="00783706">
        <w:tc>
          <w:tcPr>
            <w:tcW w:w="1269" w:type="pct"/>
            <w:vMerge w:val="restar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Кен-Булунский а/о.</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Ивановский а/о.</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Лук</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200- 500 тн</w:t>
            </w:r>
          </w:p>
        </w:tc>
        <w:tc>
          <w:tcPr>
            <w:tcW w:w="1418"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(+9963132)45800, (+9963132)70609, (+996772)134399, (+996550)642195</w:t>
            </w:r>
          </w:p>
          <w:p w:rsidR="009A14F7" w:rsidRPr="00783706" w:rsidRDefault="009A14F7" w:rsidP="00783706">
            <w:pPr>
              <w:spacing w:after="0" w:line="240" w:lineRule="auto"/>
              <w:jc w:val="both"/>
              <w:rPr>
                <w:rFonts w:ascii="Times New Roman" w:hAnsi="Times New Roman" w:cs="Times New Roman"/>
                <w:sz w:val="24"/>
                <w:szCs w:val="24"/>
                <w:lang w:eastAsia="ru-RU"/>
              </w:rPr>
            </w:pPr>
          </w:p>
        </w:tc>
      </w:tr>
      <w:tr w:rsidR="009A14F7" w:rsidRPr="00783706">
        <w:tc>
          <w:tcPr>
            <w:tcW w:w="1269" w:type="pct"/>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Капуста</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1000 тн</w:t>
            </w:r>
          </w:p>
        </w:tc>
        <w:tc>
          <w:tcPr>
            <w:tcW w:w="1418" w:type="pct"/>
            <w:gridSpan w:val="2"/>
            <w:vMerge w:val="restar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(+9963132)48498, (+9963132)48311, (+996550)533562, (+996555)779781</w:t>
            </w:r>
          </w:p>
        </w:tc>
      </w:tr>
      <w:tr w:rsidR="009A14F7" w:rsidRPr="00783706">
        <w:tc>
          <w:tcPr>
            <w:tcW w:w="1269" w:type="pct"/>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Морковь </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1000 тн</w:t>
            </w:r>
          </w:p>
        </w:tc>
        <w:tc>
          <w:tcPr>
            <w:tcW w:w="1418" w:type="pct"/>
            <w:gridSpan w:val="2"/>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r>
      <w:tr w:rsidR="009A14F7" w:rsidRPr="00783706">
        <w:tc>
          <w:tcPr>
            <w:tcW w:w="5000" w:type="pct"/>
            <w:gridSpan w:val="5"/>
          </w:tcPr>
          <w:p w:rsidR="009A14F7" w:rsidRPr="00783706" w:rsidRDefault="009A14F7" w:rsidP="00783706">
            <w:pPr>
              <w:spacing w:after="0" w:line="240" w:lineRule="auto"/>
              <w:jc w:val="center"/>
              <w:rPr>
                <w:rFonts w:ascii="Times New Roman" w:hAnsi="Times New Roman" w:cs="Times New Roman"/>
                <w:b/>
                <w:bCs/>
                <w:sz w:val="24"/>
                <w:szCs w:val="24"/>
                <w:lang w:eastAsia="ru-RU"/>
              </w:rPr>
            </w:pPr>
            <w:r w:rsidRPr="00783706">
              <w:rPr>
                <w:rFonts w:ascii="Times New Roman" w:hAnsi="Times New Roman" w:cs="Times New Roman"/>
                <w:b/>
                <w:bCs/>
                <w:sz w:val="24"/>
                <w:szCs w:val="24"/>
                <w:lang w:eastAsia="ru-RU"/>
              </w:rPr>
              <w:t>Чуйский район</w:t>
            </w:r>
          </w:p>
        </w:tc>
      </w:tr>
      <w:tr w:rsidR="009A14F7" w:rsidRPr="00783706">
        <w:tc>
          <w:tcPr>
            <w:tcW w:w="1269" w:type="pct"/>
          </w:tcPr>
          <w:p w:rsidR="009A14F7" w:rsidRPr="00783706" w:rsidRDefault="009A14F7" w:rsidP="00783706">
            <w:pPr>
              <w:spacing w:after="0" w:line="240" w:lineRule="auto"/>
              <w:rPr>
                <w:rFonts w:ascii="Times New Roman" w:hAnsi="Times New Roman" w:cs="Times New Roman"/>
                <w:sz w:val="24"/>
                <w:szCs w:val="24"/>
                <w:lang w:val="kk-KZ" w:eastAsia="ru-RU"/>
              </w:rPr>
            </w:pPr>
            <w:r w:rsidRPr="00783706">
              <w:rPr>
                <w:rFonts w:ascii="Times New Roman" w:hAnsi="Times New Roman" w:cs="Times New Roman"/>
                <w:sz w:val="24"/>
                <w:szCs w:val="24"/>
                <w:lang w:val="kk-KZ" w:eastAsia="ru-RU"/>
              </w:rPr>
              <w:t xml:space="preserve">ЧП Асиров М.с. Чуй  </w:t>
            </w:r>
          </w:p>
        </w:tc>
        <w:tc>
          <w:tcPr>
            <w:tcW w:w="1418" w:type="pct"/>
          </w:tcPr>
          <w:p w:rsidR="009A14F7" w:rsidRPr="00783706" w:rsidRDefault="009A14F7" w:rsidP="00783706">
            <w:pPr>
              <w:spacing w:after="0" w:line="240" w:lineRule="auto"/>
              <w:rPr>
                <w:rFonts w:ascii="Times New Roman" w:hAnsi="Times New Roman" w:cs="Times New Roman"/>
                <w:sz w:val="24"/>
                <w:szCs w:val="24"/>
                <w:lang w:val="kk-KZ" w:eastAsia="ru-RU"/>
              </w:rPr>
            </w:pPr>
            <w:r w:rsidRPr="00783706">
              <w:rPr>
                <w:rFonts w:ascii="Times New Roman" w:hAnsi="Times New Roman" w:cs="Times New Roman"/>
                <w:sz w:val="24"/>
                <w:szCs w:val="24"/>
                <w:lang w:val="kk-KZ" w:eastAsia="ru-RU"/>
              </w:rPr>
              <w:t xml:space="preserve">Картофель </w:t>
            </w:r>
          </w:p>
        </w:tc>
        <w:tc>
          <w:tcPr>
            <w:tcW w:w="895" w:type="pct"/>
          </w:tcPr>
          <w:p w:rsidR="009A14F7" w:rsidRPr="00783706" w:rsidRDefault="009A14F7" w:rsidP="00783706">
            <w:pPr>
              <w:spacing w:after="0" w:line="240" w:lineRule="auto"/>
              <w:jc w:val="center"/>
              <w:rPr>
                <w:rFonts w:ascii="Times New Roman" w:hAnsi="Times New Roman" w:cs="Times New Roman"/>
                <w:sz w:val="24"/>
                <w:szCs w:val="24"/>
                <w:lang w:val="kk-KZ" w:eastAsia="ru-RU"/>
              </w:rPr>
            </w:pPr>
            <w:r w:rsidRPr="00783706">
              <w:rPr>
                <w:rFonts w:ascii="Times New Roman" w:hAnsi="Times New Roman" w:cs="Times New Roman"/>
                <w:sz w:val="24"/>
                <w:szCs w:val="24"/>
                <w:lang w:val="kk-KZ" w:eastAsia="ru-RU"/>
              </w:rPr>
              <w:t>300 тн/неделю</w:t>
            </w:r>
          </w:p>
        </w:tc>
        <w:tc>
          <w:tcPr>
            <w:tcW w:w="1418" w:type="pct"/>
            <w:gridSpan w:val="2"/>
          </w:tcPr>
          <w:p w:rsidR="009A14F7" w:rsidRPr="00783706" w:rsidRDefault="009A14F7" w:rsidP="00783706">
            <w:pPr>
              <w:spacing w:after="0" w:line="240" w:lineRule="auto"/>
              <w:rPr>
                <w:rFonts w:ascii="Times New Roman" w:hAnsi="Times New Roman" w:cs="Times New Roman"/>
                <w:sz w:val="24"/>
                <w:szCs w:val="24"/>
                <w:lang w:val="kk-KZ" w:eastAsia="ru-RU"/>
              </w:rPr>
            </w:pPr>
            <w:r w:rsidRPr="00783706">
              <w:rPr>
                <w:rFonts w:ascii="Times New Roman" w:hAnsi="Times New Roman" w:cs="Times New Roman"/>
                <w:sz w:val="24"/>
                <w:szCs w:val="24"/>
                <w:lang w:eastAsia="ru-RU"/>
              </w:rPr>
              <w:t>(+996</w:t>
            </w:r>
            <w:r w:rsidRPr="00783706">
              <w:rPr>
                <w:rFonts w:ascii="Times New Roman" w:hAnsi="Times New Roman" w:cs="Times New Roman"/>
                <w:sz w:val="24"/>
                <w:szCs w:val="24"/>
                <w:lang w:val="kk-KZ" w:eastAsia="ru-RU"/>
              </w:rPr>
              <w:t>557)551504,</w:t>
            </w:r>
          </w:p>
          <w:p w:rsidR="009A14F7" w:rsidRPr="00783706" w:rsidRDefault="009A14F7" w:rsidP="00783706">
            <w:pPr>
              <w:spacing w:after="0" w:line="240" w:lineRule="auto"/>
              <w:rPr>
                <w:rFonts w:ascii="Times New Roman" w:hAnsi="Times New Roman" w:cs="Times New Roman"/>
                <w:sz w:val="24"/>
                <w:szCs w:val="24"/>
                <w:lang w:val="kk-KZ" w:eastAsia="ru-RU"/>
              </w:rPr>
            </w:pPr>
            <w:r w:rsidRPr="00783706">
              <w:rPr>
                <w:rFonts w:ascii="Times New Roman" w:hAnsi="Times New Roman" w:cs="Times New Roman"/>
                <w:sz w:val="24"/>
                <w:szCs w:val="24"/>
                <w:lang w:eastAsia="ru-RU"/>
              </w:rPr>
              <w:t>(+996</w:t>
            </w:r>
            <w:r w:rsidRPr="00783706">
              <w:rPr>
                <w:rFonts w:ascii="Times New Roman" w:hAnsi="Times New Roman" w:cs="Times New Roman"/>
                <w:sz w:val="24"/>
                <w:szCs w:val="24"/>
                <w:lang w:val="kk-KZ" w:eastAsia="ru-RU"/>
              </w:rPr>
              <w:t>3138)57770</w:t>
            </w:r>
          </w:p>
        </w:tc>
      </w:tr>
      <w:tr w:rsidR="009A14F7" w:rsidRPr="00783706">
        <w:tc>
          <w:tcPr>
            <w:tcW w:w="5000" w:type="pct"/>
            <w:gridSpan w:val="5"/>
          </w:tcPr>
          <w:p w:rsidR="009A14F7" w:rsidRPr="00783706" w:rsidRDefault="009A14F7" w:rsidP="00783706">
            <w:pPr>
              <w:spacing w:after="0" w:line="240" w:lineRule="auto"/>
              <w:jc w:val="center"/>
              <w:rPr>
                <w:rFonts w:ascii="Times New Roman" w:hAnsi="Times New Roman" w:cs="Times New Roman"/>
                <w:b/>
                <w:bCs/>
                <w:sz w:val="24"/>
                <w:szCs w:val="24"/>
                <w:lang w:val="kk-KZ" w:eastAsia="ru-RU"/>
              </w:rPr>
            </w:pPr>
            <w:r w:rsidRPr="00783706">
              <w:rPr>
                <w:rFonts w:ascii="Times New Roman" w:hAnsi="Times New Roman" w:cs="Times New Roman"/>
                <w:b/>
                <w:bCs/>
                <w:sz w:val="24"/>
                <w:szCs w:val="24"/>
                <w:lang w:val="kk-KZ" w:eastAsia="ru-RU"/>
              </w:rPr>
              <w:t xml:space="preserve">Жайылский район </w:t>
            </w:r>
          </w:p>
        </w:tc>
      </w:tr>
      <w:tr w:rsidR="009A14F7" w:rsidRPr="00783706">
        <w:tc>
          <w:tcPr>
            <w:tcW w:w="1269" w:type="pct"/>
            <w:vMerge w:val="restar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г.Карабалта,АО «Десерт</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dessert-kg@mail.ru</w:t>
            </w:r>
          </w:p>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Огурцы </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100000/1л. банок в год</w:t>
            </w:r>
          </w:p>
        </w:tc>
        <w:tc>
          <w:tcPr>
            <w:tcW w:w="1418" w:type="pct"/>
            <w:gridSpan w:val="2"/>
            <w:vMerge w:val="restar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(+996550) 556664</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(+996312) 695335</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Ф. (+9963133) 3-39-37</w:t>
            </w:r>
          </w:p>
          <w:p w:rsidR="009A14F7" w:rsidRPr="00783706" w:rsidRDefault="009A14F7" w:rsidP="00783706">
            <w:pPr>
              <w:spacing w:after="0" w:line="240" w:lineRule="auto"/>
              <w:jc w:val="both"/>
              <w:rPr>
                <w:rFonts w:ascii="Times New Roman" w:hAnsi="Times New Roman" w:cs="Times New Roman"/>
                <w:sz w:val="24"/>
                <w:szCs w:val="24"/>
                <w:lang w:eastAsia="ru-RU"/>
              </w:rPr>
            </w:pPr>
          </w:p>
        </w:tc>
      </w:tr>
      <w:tr w:rsidR="009A14F7" w:rsidRPr="00783706">
        <w:tc>
          <w:tcPr>
            <w:tcW w:w="1269" w:type="pct"/>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Огурцы консервированная</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4000/3л. банок в год</w:t>
            </w:r>
          </w:p>
        </w:tc>
        <w:tc>
          <w:tcPr>
            <w:tcW w:w="1418" w:type="pct"/>
            <w:gridSpan w:val="2"/>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r>
      <w:tr w:rsidR="009A14F7" w:rsidRPr="00783706">
        <w:tc>
          <w:tcPr>
            <w:tcW w:w="1269" w:type="pct"/>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Ассорти №7</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1500/3л банок в год</w:t>
            </w:r>
          </w:p>
        </w:tc>
        <w:tc>
          <w:tcPr>
            <w:tcW w:w="1418" w:type="pct"/>
            <w:gridSpan w:val="2"/>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r>
      <w:tr w:rsidR="009A14F7" w:rsidRPr="00783706">
        <w:tc>
          <w:tcPr>
            <w:tcW w:w="1269" w:type="pct"/>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Ассорти №2</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10000/1 л. банок в год</w:t>
            </w:r>
          </w:p>
        </w:tc>
        <w:tc>
          <w:tcPr>
            <w:tcW w:w="1418" w:type="pct"/>
            <w:gridSpan w:val="2"/>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r>
      <w:tr w:rsidR="009A14F7" w:rsidRPr="00783706">
        <w:tc>
          <w:tcPr>
            <w:tcW w:w="1269" w:type="pct"/>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Томаты консервированные</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2000/1 л. банок в год</w:t>
            </w:r>
          </w:p>
        </w:tc>
        <w:tc>
          <w:tcPr>
            <w:tcW w:w="1418" w:type="pct"/>
            <w:gridSpan w:val="2"/>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r>
      <w:tr w:rsidR="009A14F7" w:rsidRPr="00783706">
        <w:tc>
          <w:tcPr>
            <w:tcW w:w="1269" w:type="pct"/>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Томаты натуральные</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10000/1л. банок в год</w:t>
            </w:r>
          </w:p>
        </w:tc>
        <w:tc>
          <w:tcPr>
            <w:tcW w:w="1418" w:type="pct"/>
            <w:gridSpan w:val="2"/>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r>
      <w:tr w:rsidR="009A14F7" w:rsidRPr="00783706">
        <w:trPr>
          <w:trHeight w:val="62"/>
        </w:trPr>
        <w:tc>
          <w:tcPr>
            <w:tcW w:w="1269" w:type="pct"/>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Сок томатный</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10000/3л. банок в год</w:t>
            </w:r>
          </w:p>
        </w:tc>
        <w:tc>
          <w:tcPr>
            <w:tcW w:w="1418" w:type="pct"/>
            <w:gridSpan w:val="2"/>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r>
      <w:tr w:rsidR="009A14F7" w:rsidRPr="00783706">
        <w:tc>
          <w:tcPr>
            <w:tcW w:w="1269" w:type="pct"/>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Сок абрикосовый </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2500/3л. банок в год</w:t>
            </w:r>
          </w:p>
        </w:tc>
        <w:tc>
          <w:tcPr>
            <w:tcW w:w="1418" w:type="pct"/>
            <w:gridSpan w:val="2"/>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r>
      <w:tr w:rsidR="009A14F7" w:rsidRPr="00783706">
        <w:tc>
          <w:tcPr>
            <w:tcW w:w="1269" w:type="pct"/>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Клубника протертая с сахаром</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6000/0,7л. банок в год</w:t>
            </w:r>
          </w:p>
        </w:tc>
        <w:tc>
          <w:tcPr>
            <w:tcW w:w="1418" w:type="pct"/>
            <w:gridSpan w:val="2"/>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r>
      <w:tr w:rsidR="009A14F7" w:rsidRPr="00783706">
        <w:tc>
          <w:tcPr>
            <w:tcW w:w="1269" w:type="pct"/>
            <w:vMerge w:val="restar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г.Карабалта,ОсОО «Айлана»</w:t>
            </w:r>
          </w:p>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Огурцы консервированные</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80000/0.9л. банок в год</w:t>
            </w:r>
          </w:p>
        </w:tc>
        <w:tc>
          <w:tcPr>
            <w:tcW w:w="1418" w:type="pct"/>
            <w:gridSpan w:val="2"/>
            <w:vMerge w:val="restart"/>
          </w:tcPr>
          <w:p w:rsidR="009A14F7" w:rsidRPr="00783706" w:rsidRDefault="009A14F7" w:rsidP="00783706">
            <w:pPr>
              <w:spacing w:after="0" w:line="240" w:lineRule="auto"/>
              <w:jc w:val="both"/>
              <w:rPr>
                <w:rFonts w:ascii="Times New Roman" w:hAnsi="Times New Roman" w:cs="Times New Roman"/>
                <w:sz w:val="24"/>
                <w:szCs w:val="24"/>
                <w:lang w:eastAsia="ru-RU"/>
              </w:rPr>
            </w:pPr>
            <w:hyperlink r:id="rId15" w:history="1">
              <w:r w:rsidRPr="00783706">
                <w:rPr>
                  <w:rStyle w:val="Hyperlink"/>
                  <w:rFonts w:ascii="Times New Roman" w:hAnsi="Times New Roman" w:cs="Times New Roman"/>
                  <w:sz w:val="24"/>
                  <w:szCs w:val="24"/>
                  <w:lang w:eastAsia="ru-RU"/>
                </w:rPr>
                <w:t>info@ailana.kg</w:t>
              </w:r>
            </w:hyperlink>
            <w:r w:rsidRPr="00783706">
              <w:rPr>
                <w:rFonts w:ascii="Times New Roman" w:hAnsi="Times New Roman" w:cs="Times New Roman"/>
                <w:sz w:val="24"/>
                <w:szCs w:val="24"/>
                <w:lang w:eastAsia="ru-RU"/>
              </w:rPr>
              <w:t xml:space="preserve"> </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(+996312) 470050</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Ф. (+9963133) 33838</w:t>
            </w:r>
          </w:p>
        </w:tc>
      </w:tr>
      <w:tr w:rsidR="009A14F7" w:rsidRPr="00783706">
        <w:tc>
          <w:tcPr>
            <w:tcW w:w="1269" w:type="pct"/>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Томат паста</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280000/0.9л. банок в год</w:t>
            </w:r>
          </w:p>
        </w:tc>
        <w:tc>
          <w:tcPr>
            <w:tcW w:w="1418" w:type="pct"/>
            <w:gridSpan w:val="2"/>
            <w:vMerge/>
          </w:tcPr>
          <w:p w:rsidR="009A14F7" w:rsidRPr="00783706" w:rsidRDefault="009A14F7" w:rsidP="00783706">
            <w:pPr>
              <w:spacing w:after="0" w:line="240" w:lineRule="auto"/>
              <w:jc w:val="both"/>
              <w:rPr>
                <w:rFonts w:ascii="Times New Roman" w:hAnsi="Times New Roman" w:cs="Times New Roman"/>
                <w:sz w:val="24"/>
                <w:szCs w:val="24"/>
                <w:lang w:eastAsia="ru-RU"/>
              </w:rPr>
            </w:pP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СХПК «Жайыл»</w:t>
            </w:r>
          </w:p>
          <w:p w:rsidR="009A14F7" w:rsidRPr="00783706" w:rsidRDefault="009A14F7" w:rsidP="00783706">
            <w:pPr>
              <w:spacing w:after="0" w:line="240" w:lineRule="auto"/>
              <w:rPr>
                <w:rFonts w:ascii="Times New Roman" w:hAnsi="Times New Roman" w:cs="Times New Roman"/>
                <w:sz w:val="24"/>
                <w:szCs w:val="24"/>
                <w:lang w:eastAsia="ru-RU"/>
              </w:rPr>
            </w:pPr>
          </w:p>
        </w:tc>
        <w:tc>
          <w:tcPr>
            <w:tcW w:w="1418" w:type="pct"/>
          </w:tcPr>
          <w:p w:rsidR="009A14F7" w:rsidRPr="00783706" w:rsidRDefault="009A14F7" w:rsidP="00783706">
            <w:pPr>
              <w:spacing w:after="0" w:line="240" w:lineRule="auto"/>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Мясо КРС </w:t>
            </w:r>
          </w:p>
          <w:p w:rsidR="009A14F7" w:rsidRPr="00783706" w:rsidRDefault="009A14F7" w:rsidP="00783706">
            <w:pPr>
              <w:spacing w:after="0" w:line="240" w:lineRule="auto"/>
              <w:rPr>
                <w:rFonts w:ascii="Times New Roman" w:hAnsi="Times New Roman" w:cs="Times New Roman"/>
                <w:sz w:val="24"/>
                <w:szCs w:val="24"/>
                <w:lang w:eastAsia="ru-RU"/>
              </w:rPr>
            </w:pPr>
            <w:r w:rsidRPr="00783706">
              <w:rPr>
                <w:rFonts w:ascii="Times New Roman" w:hAnsi="Times New Roman" w:cs="Times New Roman"/>
                <w:sz w:val="24"/>
                <w:szCs w:val="24"/>
                <w:lang w:eastAsia="ru-RU"/>
              </w:rPr>
              <w:t>Мясо МРС</w:t>
            </w:r>
          </w:p>
        </w:tc>
        <w:tc>
          <w:tcPr>
            <w:tcW w:w="895" w:type="pct"/>
          </w:tcPr>
          <w:p w:rsidR="009A14F7" w:rsidRPr="00783706" w:rsidRDefault="009A14F7" w:rsidP="00783706">
            <w:pPr>
              <w:spacing w:after="0" w:line="240" w:lineRule="auto"/>
              <w:rPr>
                <w:rFonts w:ascii="Times New Roman" w:hAnsi="Times New Roman" w:cs="Times New Roman"/>
                <w:sz w:val="24"/>
                <w:szCs w:val="24"/>
                <w:lang w:eastAsia="ru-RU"/>
              </w:rPr>
            </w:pPr>
            <w:r w:rsidRPr="00783706">
              <w:rPr>
                <w:rFonts w:ascii="Times New Roman" w:hAnsi="Times New Roman" w:cs="Times New Roman"/>
                <w:sz w:val="24"/>
                <w:szCs w:val="24"/>
                <w:lang w:eastAsia="ru-RU"/>
              </w:rPr>
              <w:t>60 тн</w:t>
            </w:r>
          </w:p>
          <w:p w:rsidR="009A14F7" w:rsidRPr="00783706" w:rsidRDefault="009A14F7" w:rsidP="00783706">
            <w:pPr>
              <w:spacing w:after="0" w:line="240" w:lineRule="auto"/>
              <w:rPr>
                <w:rFonts w:ascii="Times New Roman" w:hAnsi="Times New Roman" w:cs="Times New Roman"/>
                <w:sz w:val="24"/>
                <w:szCs w:val="24"/>
                <w:lang w:eastAsia="ru-RU"/>
              </w:rPr>
            </w:pPr>
            <w:r w:rsidRPr="00783706">
              <w:rPr>
                <w:rFonts w:ascii="Times New Roman" w:hAnsi="Times New Roman" w:cs="Times New Roman"/>
                <w:sz w:val="24"/>
                <w:szCs w:val="24"/>
                <w:lang w:eastAsia="ru-RU"/>
              </w:rPr>
              <w:t>40 тн</w:t>
            </w:r>
          </w:p>
        </w:tc>
        <w:tc>
          <w:tcPr>
            <w:tcW w:w="1418"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Жайылский район с. Алексеевка ул. Центральная 131</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(+9963133) 31026</w:t>
            </w:r>
          </w:p>
          <w:p w:rsidR="009A14F7" w:rsidRPr="00783706" w:rsidRDefault="009A14F7" w:rsidP="00783706">
            <w:pPr>
              <w:spacing w:after="0" w:line="240" w:lineRule="auto"/>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(+9963133) 32391</w:t>
            </w:r>
          </w:p>
        </w:tc>
      </w:tr>
      <w:tr w:rsidR="009A14F7" w:rsidRPr="00783706">
        <w:tc>
          <w:tcPr>
            <w:tcW w:w="5000" w:type="pct"/>
            <w:gridSpan w:val="5"/>
          </w:tcPr>
          <w:p w:rsidR="009A14F7" w:rsidRPr="00783706" w:rsidRDefault="009A14F7" w:rsidP="00783706">
            <w:pPr>
              <w:spacing w:after="0" w:line="240" w:lineRule="auto"/>
              <w:jc w:val="center"/>
              <w:rPr>
                <w:rFonts w:ascii="Times New Roman" w:hAnsi="Times New Roman" w:cs="Times New Roman"/>
                <w:b/>
                <w:bCs/>
                <w:sz w:val="24"/>
                <w:szCs w:val="24"/>
                <w:lang w:eastAsia="ru-RU"/>
              </w:rPr>
            </w:pPr>
            <w:r w:rsidRPr="00783706">
              <w:rPr>
                <w:rFonts w:ascii="Times New Roman" w:hAnsi="Times New Roman" w:cs="Times New Roman"/>
                <w:b/>
                <w:bCs/>
                <w:sz w:val="24"/>
                <w:szCs w:val="24"/>
                <w:lang w:eastAsia="ru-RU"/>
              </w:rPr>
              <w:t>Московский район</w:t>
            </w: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ЧП Назаров А.А.  </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Фасоль</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100 тн в год</w:t>
            </w:r>
          </w:p>
        </w:tc>
        <w:tc>
          <w:tcPr>
            <w:tcW w:w="1418" w:type="pct"/>
            <w:gridSpan w:val="2"/>
          </w:tcPr>
          <w:p w:rsidR="009A14F7" w:rsidRPr="00783706" w:rsidRDefault="009A14F7" w:rsidP="00783706">
            <w:pPr>
              <w:spacing w:after="0" w:line="240" w:lineRule="auto"/>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(+9963131) 55101  </w:t>
            </w:r>
          </w:p>
          <w:p w:rsidR="009A14F7" w:rsidRPr="00783706" w:rsidRDefault="009A14F7" w:rsidP="00783706">
            <w:pPr>
              <w:spacing w:after="0" w:line="240" w:lineRule="auto"/>
              <w:rPr>
                <w:rFonts w:ascii="Times New Roman" w:hAnsi="Times New Roman" w:cs="Times New Roman"/>
                <w:sz w:val="24"/>
                <w:szCs w:val="24"/>
                <w:lang w:eastAsia="ru-RU"/>
              </w:rPr>
            </w:pPr>
            <w:r w:rsidRPr="00783706">
              <w:rPr>
                <w:rFonts w:ascii="Times New Roman" w:hAnsi="Times New Roman" w:cs="Times New Roman"/>
                <w:sz w:val="24"/>
                <w:szCs w:val="24"/>
                <w:lang w:eastAsia="ru-RU"/>
              </w:rPr>
              <w:t>с. Беловодское</w:t>
            </w: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ЧП Копайло Н.Н. </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Мясо соленое</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20 тн</w:t>
            </w:r>
          </w:p>
        </w:tc>
        <w:tc>
          <w:tcPr>
            <w:tcW w:w="1418" w:type="pct"/>
            <w:gridSpan w:val="2"/>
          </w:tcPr>
          <w:p w:rsidR="009A14F7" w:rsidRPr="00783706" w:rsidRDefault="009A14F7" w:rsidP="00783706">
            <w:pPr>
              <w:spacing w:after="0" w:line="240" w:lineRule="auto"/>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(+996773) 827337 </w:t>
            </w:r>
          </w:p>
          <w:p w:rsidR="009A14F7" w:rsidRPr="00783706" w:rsidRDefault="009A14F7" w:rsidP="00783706">
            <w:pPr>
              <w:spacing w:after="0" w:line="240" w:lineRule="auto"/>
              <w:rPr>
                <w:rFonts w:ascii="Times New Roman" w:hAnsi="Times New Roman" w:cs="Times New Roman"/>
                <w:sz w:val="24"/>
                <w:szCs w:val="24"/>
                <w:lang w:eastAsia="ru-RU"/>
              </w:rPr>
            </w:pPr>
            <w:r w:rsidRPr="00783706">
              <w:rPr>
                <w:rFonts w:ascii="Times New Roman" w:hAnsi="Times New Roman" w:cs="Times New Roman"/>
                <w:sz w:val="24"/>
                <w:szCs w:val="24"/>
                <w:lang w:eastAsia="ru-RU"/>
              </w:rPr>
              <w:t>с. Беловодское</w:t>
            </w: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Александровский а/а </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Морковь</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250 тн в сезон</w:t>
            </w:r>
          </w:p>
        </w:tc>
        <w:tc>
          <w:tcPr>
            <w:tcW w:w="1418"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(+9963131)69639 с.Александровка</w:t>
            </w:r>
          </w:p>
        </w:tc>
      </w:tr>
      <w:tr w:rsidR="009A14F7" w:rsidRPr="00783706">
        <w:tc>
          <w:tcPr>
            <w:tcW w:w="5000" w:type="pct"/>
            <w:gridSpan w:val="5"/>
          </w:tcPr>
          <w:p w:rsidR="009A14F7" w:rsidRPr="00783706" w:rsidRDefault="009A14F7" w:rsidP="00783706">
            <w:pPr>
              <w:spacing w:after="0" w:line="240" w:lineRule="auto"/>
              <w:jc w:val="center"/>
              <w:rPr>
                <w:rFonts w:ascii="Times New Roman" w:hAnsi="Times New Roman" w:cs="Times New Roman"/>
                <w:b/>
                <w:bCs/>
                <w:sz w:val="24"/>
                <w:szCs w:val="24"/>
                <w:lang w:eastAsia="ru-RU"/>
              </w:rPr>
            </w:pPr>
            <w:r w:rsidRPr="00783706">
              <w:rPr>
                <w:rFonts w:ascii="Times New Roman" w:hAnsi="Times New Roman" w:cs="Times New Roman"/>
                <w:b/>
                <w:bCs/>
                <w:sz w:val="24"/>
                <w:szCs w:val="24"/>
                <w:lang w:eastAsia="ru-RU"/>
              </w:rPr>
              <w:t>Таласская область</w:t>
            </w: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ОАО «Арашан»</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Масло сливочное «крестьянское» </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40 тонн</w:t>
            </w:r>
          </w:p>
        </w:tc>
        <w:tc>
          <w:tcPr>
            <w:tcW w:w="1418"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Туралиев Чабан Дилдебекович</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anarkylov@mail.ru</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(+996772) 469507</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Кара-Бууринский район, с.Кызыл-Адыр, ул. Ч.Айтматова.№72</w:t>
            </w: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Сыр «Голландский»</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140 тонн в год</w:t>
            </w:r>
          </w:p>
        </w:tc>
        <w:tc>
          <w:tcPr>
            <w:tcW w:w="1418"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 ОсОО «Эмилия»</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Масло сливочное «крестьянское» </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20 тонн в год</w:t>
            </w:r>
          </w:p>
        </w:tc>
        <w:tc>
          <w:tcPr>
            <w:tcW w:w="1418"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Джолоев Жандарбек Шамилбекович</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jandar_cheezler@mail.ru</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(+996778) 785722 </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Кара-Бууринский район, с.Кызыл-Адыр, ул. Таласская.№6</w:t>
            </w: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Сыр «Голландский»</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50 тонн в год</w:t>
            </w:r>
          </w:p>
        </w:tc>
        <w:tc>
          <w:tcPr>
            <w:tcW w:w="1418"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ОсОО «Эжигей»</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Масло сливочное «крестьянское» </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20 тонн в год</w:t>
            </w:r>
          </w:p>
        </w:tc>
        <w:tc>
          <w:tcPr>
            <w:tcW w:w="1418"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Тынысова Чинара Аалкановна</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osoo.ezhigey@mail.ru</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(+996772) 761766</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Кара-Бууринский район, с.Кызыл-Адыр, ул. Ч.Айтматова.№32</w:t>
            </w: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Сыр «Голландский»</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40 тонн в год</w:t>
            </w:r>
          </w:p>
        </w:tc>
        <w:tc>
          <w:tcPr>
            <w:tcW w:w="1418"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p>
        </w:tc>
      </w:tr>
      <w:tr w:rsidR="009A14F7" w:rsidRPr="00783706">
        <w:tc>
          <w:tcPr>
            <w:tcW w:w="5000" w:type="pct"/>
            <w:gridSpan w:val="5"/>
          </w:tcPr>
          <w:p w:rsidR="009A14F7" w:rsidRPr="00783706" w:rsidRDefault="009A14F7" w:rsidP="00783706">
            <w:pPr>
              <w:spacing w:after="0" w:line="240" w:lineRule="auto"/>
              <w:jc w:val="center"/>
              <w:rPr>
                <w:rFonts w:ascii="Times New Roman" w:hAnsi="Times New Roman" w:cs="Times New Roman"/>
                <w:b/>
                <w:bCs/>
                <w:sz w:val="24"/>
                <w:szCs w:val="24"/>
                <w:lang w:eastAsia="ru-RU"/>
              </w:rPr>
            </w:pPr>
            <w:r w:rsidRPr="00783706">
              <w:rPr>
                <w:rFonts w:ascii="Times New Roman" w:hAnsi="Times New Roman" w:cs="Times New Roman"/>
                <w:b/>
                <w:bCs/>
                <w:sz w:val="24"/>
                <w:szCs w:val="24"/>
                <w:lang w:eastAsia="ru-RU"/>
              </w:rPr>
              <w:t>Нарынская область</w:t>
            </w: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Сельхозкооператив  по разведению  племенных  животных с.Кызыл-Туу (Даван-Ордо) Ат-Башинского  района</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Говядина, баранина </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115 тонн в год</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100 тонн в год</w:t>
            </w:r>
          </w:p>
        </w:tc>
        <w:tc>
          <w:tcPr>
            <w:tcW w:w="1418"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Мамбетакунов Б. </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(+996772)313304, электронный адрес: tbn/7171@mail.ru</w:t>
            </w: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Коммерческий  семенной  кооператив «Басыз-Молтушум» с.Баш-Кайынды   Ат-Башинского  района</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Картофель </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500 тонн в год</w:t>
            </w:r>
          </w:p>
        </w:tc>
        <w:tc>
          <w:tcPr>
            <w:tcW w:w="1418"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Руководитель Чекелеков И. (+996779) 496067</w:t>
            </w:r>
          </w:p>
        </w:tc>
      </w:tr>
      <w:tr w:rsidR="009A14F7" w:rsidRPr="00783706">
        <w:tc>
          <w:tcPr>
            <w:tcW w:w="1269"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ОсОО «Ат-Башы сут» с. Ат-Башы  </w:t>
            </w:r>
          </w:p>
        </w:tc>
        <w:tc>
          <w:tcPr>
            <w:tcW w:w="1418"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Голландский сыр </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сливочное  масло  крестьянское </w:t>
            </w:r>
          </w:p>
        </w:tc>
        <w:tc>
          <w:tcPr>
            <w:tcW w:w="895" w:type="pct"/>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60-70 тонна </w:t>
            </w:r>
          </w:p>
          <w:p w:rsidR="009A14F7" w:rsidRPr="00783706" w:rsidRDefault="009A14F7" w:rsidP="00783706">
            <w:pPr>
              <w:spacing w:after="0" w:line="240" w:lineRule="auto"/>
              <w:jc w:val="both"/>
              <w:rPr>
                <w:rFonts w:ascii="Times New Roman" w:hAnsi="Times New Roman" w:cs="Times New Roman"/>
                <w:sz w:val="24"/>
                <w:szCs w:val="24"/>
                <w:lang w:eastAsia="ru-RU"/>
              </w:rPr>
            </w:pP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10-15  тонн  </w:t>
            </w:r>
          </w:p>
        </w:tc>
        <w:tc>
          <w:tcPr>
            <w:tcW w:w="1418" w:type="pct"/>
            <w:gridSpan w:val="2"/>
          </w:tcPr>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Абышов Б. </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 xml:space="preserve">(+996558) 000319, </w:t>
            </w:r>
          </w:p>
          <w:p w:rsidR="009A14F7" w:rsidRPr="00783706" w:rsidRDefault="009A14F7" w:rsidP="00783706">
            <w:pPr>
              <w:spacing w:after="0" w:line="240" w:lineRule="auto"/>
              <w:jc w:val="both"/>
              <w:rPr>
                <w:rFonts w:ascii="Times New Roman" w:hAnsi="Times New Roman" w:cs="Times New Roman"/>
                <w:sz w:val="24"/>
                <w:szCs w:val="24"/>
                <w:lang w:eastAsia="ru-RU"/>
              </w:rPr>
            </w:pPr>
            <w:r w:rsidRPr="00783706">
              <w:rPr>
                <w:rFonts w:ascii="Times New Roman" w:hAnsi="Times New Roman" w:cs="Times New Roman"/>
                <w:sz w:val="24"/>
                <w:szCs w:val="24"/>
                <w:lang w:eastAsia="ru-RU"/>
              </w:rPr>
              <w:t>(+996708) 000319</w:t>
            </w:r>
          </w:p>
        </w:tc>
      </w:tr>
    </w:tbl>
    <w:p w:rsidR="009A14F7" w:rsidRPr="000B3877" w:rsidRDefault="009A14F7" w:rsidP="000B3877">
      <w:pPr>
        <w:spacing w:after="0"/>
      </w:pPr>
    </w:p>
    <w:sectPr w:rsidR="009A14F7" w:rsidRPr="000B3877" w:rsidSect="004E5A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defaultTabStop w:val="708"/>
  <w:doNotHyphenateCaps/>
  <w:drawingGridHorizontalSpacing w:val="108"/>
  <w:drawingGridVerticalSpacing w:val="181"/>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0F29"/>
    <w:rsid w:val="00000D11"/>
    <w:rsid w:val="00001BA0"/>
    <w:rsid w:val="00003C49"/>
    <w:rsid w:val="00003ED8"/>
    <w:rsid w:val="000047A1"/>
    <w:rsid w:val="00004FAA"/>
    <w:rsid w:val="000050CC"/>
    <w:rsid w:val="0001208B"/>
    <w:rsid w:val="0001273D"/>
    <w:rsid w:val="00013096"/>
    <w:rsid w:val="00013A79"/>
    <w:rsid w:val="00017BB5"/>
    <w:rsid w:val="00020BD8"/>
    <w:rsid w:val="00031548"/>
    <w:rsid w:val="00032C90"/>
    <w:rsid w:val="00034598"/>
    <w:rsid w:val="00036C7D"/>
    <w:rsid w:val="00036D80"/>
    <w:rsid w:val="0004006C"/>
    <w:rsid w:val="00040984"/>
    <w:rsid w:val="00044649"/>
    <w:rsid w:val="000465DD"/>
    <w:rsid w:val="00046E7E"/>
    <w:rsid w:val="00047739"/>
    <w:rsid w:val="0005114F"/>
    <w:rsid w:val="000530CC"/>
    <w:rsid w:val="0005310F"/>
    <w:rsid w:val="00053FF8"/>
    <w:rsid w:val="00054497"/>
    <w:rsid w:val="00054C76"/>
    <w:rsid w:val="00054CC9"/>
    <w:rsid w:val="00054DD7"/>
    <w:rsid w:val="000552BC"/>
    <w:rsid w:val="00056218"/>
    <w:rsid w:val="000568BA"/>
    <w:rsid w:val="00061F73"/>
    <w:rsid w:val="000622E2"/>
    <w:rsid w:val="000627A8"/>
    <w:rsid w:val="00062B92"/>
    <w:rsid w:val="000640C6"/>
    <w:rsid w:val="000640DA"/>
    <w:rsid w:val="000679E9"/>
    <w:rsid w:val="00071CD5"/>
    <w:rsid w:val="000726CF"/>
    <w:rsid w:val="000733FB"/>
    <w:rsid w:val="00074FAB"/>
    <w:rsid w:val="000768CE"/>
    <w:rsid w:val="00077B7D"/>
    <w:rsid w:val="00077C24"/>
    <w:rsid w:val="000802B3"/>
    <w:rsid w:val="000812DC"/>
    <w:rsid w:val="00081BAB"/>
    <w:rsid w:val="00082336"/>
    <w:rsid w:val="00084245"/>
    <w:rsid w:val="000842E0"/>
    <w:rsid w:val="00091BCE"/>
    <w:rsid w:val="000923FE"/>
    <w:rsid w:val="00095584"/>
    <w:rsid w:val="00095E60"/>
    <w:rsid w:val="000A0F40"/>
    <w:rsid w:val="000A1521"/>
    <w:rsid w:val="000A26D3"/>
    <w:rsid w:val="000A6EFE"/>
    <w:rsid w:val="000A71CE"/>
    <w:rsid w:val="000B3110"/>
    <w:rsid w:val="000B3877"/>
    <w:rsid w:val="000B4039"/>
    <w:rsid w:val="000B69D2"/>
    <w:rsid w:val="000B7142"/>
    <w:rsid w:val="000B7247"/>
    <w:rsid w:val="000C0C46"/>
    <w:rsid w:val="000C0F67"/>
    <w:rsid w:val="000C3B76"/>
    <w:rsid w:val="000C636C"/>
    <w:rsid w:val="000C6888"/>
    <w:rsid w:val="000D34EB"/>
    <w:rsid w:val="000D36DD"/>
    <w:rsid w:val="000D44C6"/>
    <w:rsid w:val="000D6C99"/>
    <w:rsid w:val="000E0209"/>
    <w:rsid w:val="000E0F5F"/>
    <w:rsid w:val="000E2D9A"/>
    <w:rsid w:val="000E30FE"/>
    <w:rsid w:val="000E3712"/>
    <w:rsid w:val="000E3C95"/>
    <w:rsid w:val="000E4B7B"/>
    <w:rsid w:val="000E5E27"/>
    <w:rsid w:val="000E7770"/>
    <w:rsid w:val="000F2246"/>
    <w:rsid w:val="000F2F14"/>
    <w:rsid w:val="000F37DA"/>
    <w:rsid w:val="000F7123"/>
    <w:rsid w:val="001026C8"/>
    <w:rsid w:val="001038BC"/>
    <w:rsid w:val="00104625"/>
    <w:rsid w:val="0010520D"/>
    <w:rsid w:val="00110803"/>
    <w:rsid w:val="001114E8"/>
    <w:rsid w:val="00112020"/>
    <w:rsid w:val="00112E09"/>
    <w:rsid w:val="00113D8E"/>
    <w:rsid w:val="00114354"/>
    <w:rsid w:val="00114963"/>
    <w:rsid w:val="0011530C"/>
    <w:rsid w:val="001155EA"/>
    <w:rsid w:val="00115B33"/>
    <w:rsid w:val="00116758"/>
    <w:rsid w:val="00117C19"/>
    <w:rsid w:val="00117D4F"/>
    <w:rsid w:val="001221DE"/>
    <w:rsid w:val="00124742"/>
    <w:rsid w:val="00126355"/>
    <w:rsid w:val="001267BB"/>
    <w:rsid w:val="00127043"/>
    <w:rsid w:val="001309F4"/>
    <w:rsid w:val="00133529"/>
    <w:rsid w:val="001362C5"/>
    <w:rsid w:val="00140472"/>
    <w:rsid w:val="0014210A"/>
    <w:rsid w:val="00142876"/>
    <w:rsid w:val="00144199"/>
    <w:rsid w:val="0014702A"/>
    <w:rsid w:val="001500DE"/>
    <w:rsid w:val="001512B7"/>
    <w:rsid w:val="00151686"/>
    <w:rsid w:val="00151FF0"/>
    <w:rsid w:val="00153733"/>
    <w:rsid w:val="00155A46"/>
    <w:rsid w:val="00155FDE"/>
    <w:rsid w:val="001579D7"/>
    <w:rsid w:val="00160493"/>
    <w:rsid w:val="00161137"/>
    <w:rsid w:val="0016131B"/>
    <w:rsid w:val="001624CB"/>
    <w:rsid w:val="00165CB8"/>
    <w:rsid w:val="00170483"/>
    <w:rsid w:val="001730A7"/>
    <w:rsid w:val="00176B71"/>
    <w:rsid w:val="001771C9"/>
    <w:rsid w:val="00177A29"/>
    <w:rsid w:val="00180151"/>
    <w:rsid w:val="00181674"/>
    <w:rsid w:val="001820C6"/>
    <w:rsid w:val="0018241A"/>
    <w:rsid w:val="00185322"/>
    <w:rsid w:val="0018644A"/>
    <w:rsid w:val="00190BC0"/>
    <w:rsid w:val="00190E44"/>
    <w:rsid w:val="00193BD9"/>
    <w:rsid w:val="001964EF"/>
    <w:rsid w:val="001966A1"/>
    <w:rsid w:val="00196BCA"/>
    <w:rsid w:val="00197765"/>
    <w:rsid w:val="001A6F28"/>
    <w:rsid w:val="001B27A3"/>
    <w:rsid w:val="001B3D87"/>
    <w:rsid w:val="001B547A"/>
    <w:rsid w:val="001C1B84"/>
    <w:rsid w:val="001C234D"/>
    <w:rsid w:val="001C5D25"/>
    <w:rsid w:val="001C7B80"/>
    <w:rsid w:val="001D142B"/>
    <w:rsid w:val="001D1935"/>
    <w:rsid w:val="001D3609"/>
    <w:rsid w:val="001D4144"/>
    <w:rsid w:val="001D46E8"/>
    <w:rsid w:val="001D56DD"/>
    <w:rsid w:val="001D7088"/>
    <w:rsid w:val="001D79C7"/>
    <w:rsid w:val="001E0A8F"/>
    <w:rsid w:val="001E244D"/>
    <w:rsid w:val="001E38C0"/>
    <w:rsid w:val="001E4C1A"/>
    <w:rsid w:val="001E71A8"/>
    <w:rsid w:val="001E76D6"/>
    <w:rsid w:val="001F0105"/>
    <w:rsid w:val="001F0274"/>
    <w:rsid w:val="001F0C00"/>
    <w:rsid w:val="001F2CFE"/>
    <w:rsid w:val="001F612E"/>
    <w:rsid w:val="001F7BF2"/>
    <w:rsid w:val="00200A4B"/>
    <w:rsid w:val="00202C88"/>
    <w:rsid w:val="00203C51"/>
    <w:rsid w:val="002050DA"/>
    <w:rsid w:val="0020608C"/>
    <w:rsid w:val="00207232"/>
    <w:rsid w:val="0020761F"/>
    <w:rsid w:val="0020775B"/>
    <w:rsid w:val="00207937"/>
    <w:rsid w:val="0021076D"/>
    <w:rsid w:val="00211EB2"/>
    <w:rsid w:val="002124CD"/>
    <w:rsid w:val="002128F2"/>
    <w:rsid w:val="002152B5"/>
    <w:rsid w:val="002158C2"/>
    <w:rsid w:val="00216309"/>
    <w:rsid w:val="00216847"/>
    <w:rsid w:val="002169FF"/>
    <w:rsid w:val="00216C85"/>
    <w:rsid w:val="00217D27"/>
    <w:rsid w:val="002214FF"/>
    <w:rsid w:val="00221B84"/>
    <w:rsid w:val="00221CE6"/>
    <w:rsid w:val="0023158F"/>
    <w:rsid w:val="002325FC"/>
    <w:rsid w:val="00232692"/>
    <w:rsid w:val="00232884"/>
    <w:rsid w:val="0023604E"/>
    <w:rsid w:val="00237DB5"/>
    <w:rsid w:val="002401EB"/>
    <w:rsid w:val="002402E1"/>
    <w:rsid w:val="002429FF"/>
    <w:rsid w:val="00243BEB"/>
    <w:rsid w:val="00245EA6"/>
    <w:rsid w:val="002471C2"/>
    <w:rsid w:val="00251075"/>
    <w:rsid w:val="00251BDE"/>
    <w:rsid w:val="00251C39"/>
    <w:rsid w:val="002520DD"/>
    <w:rsid w:val="00253645"/>
    <w:rsid w:val="0025430E"/>
    <w:rsid w:val="0025640C"/>
    <w:rsid w:val="00256E13"/>
    <w:rsid w:val="00257D82"/>
    <w:rsid w:val="00257F77"/>
    <w:rsid w:val="002631A3"/>
    <w:rsid w:val="00263CE1"/>
    <w:rsid w:val="00264017"/>
    <w:rsid w:val="00265365"/>
    <w:rsid w:val="0026655C"/>
    <w:rsid w:val="00266580"/>
    <w:rsid w:val="00270B68"/>
    <w:rsid w:val="002712F4"/>
    <w:rsid w:val="00271829"/>
    <w:rsid w:val="0027288E"/>
    <w:rsid w:val="00273460"/>
    <w:rsid w:val="00273B26"/>
    <w:rsid w:val="00274AD3"/>
    <w:rsid w:val="002752C0"/>
    <w:rsid w:val="002816B9"/>
    <w:rsid w:val="00284DB6"/>
    <w:rsid w:val="00285959"/>
    <w:rsid w:val="00287D6A"/>
    <w:rsid w:val="00290248"/>
    <w:rsid w:val="00290417"/>
    <w:rsid w:val="00290D5D"/>
    <w:rsid w:val="00290EA2"/>
    <w:rsid w:val="00292C04"/>
    <w:rsid w:val="00293A79"/>
    <w:rsid w:val="0029480F"/>
    <w:rsid w:val="00294E6F"/>
    <w:rsid w:val="00295C6A"/>
    <w:rsid w:val="00295CCE"/>
    <w:rsid w:val="002A0021"/>
    <w:rsid w:val="002A7559"/>
    <w:rsid w:val="002B2E89"/>
    <w:rsid w:val="002C3B57"/>
    <w:rsid w:val="002C3E05"/>
    <w:rsid w:val="002C7D53"/>
    <w:rsid w:val="002D18B4"/>
    <w:rsid w:val="002D1ADA"/>
    <w:rsid w:val="002D3283"/>
    <w:rsid w:val="002D338C"/>
    <w:rsid w:val="002D3DC1"/>
    <w:rsid w:val="002D44E0"/>
    <w:rsid w:val="002D536C"/>
    <w:rsid w:val="002D63EC"/>
    <w:rsid w:val="002D7161"/>
    <w:rsid w:val="002D71DB"/>
    <w:rsid w:val="002E0A23"/>
    <w:rsid w:val="002E13F0"/>
    <w:rsid w:val="002E3FCA"/>
    <w:rsid w:val="002E59B0"/>
    <w:rsid w:val="002F1362"/>
    <w:rsid w:val="002F1F6D"/>
    <w:rsid w:val="002F3DEB"/>
    <w:rsid w:val="002F432D"/>
    <w:rsid w:val="002F4E10"/>
    <w:rsid w:val="002F56EF"/>
    <w:rsid w:val="002F67EA"/>
    <w:rsid w:val="00301E52"/>
    <w:rsid w:val="00303ABD"/>
    <w:rsid w:val="0030418C"/>
    <w:rsid w:val="00304AAA"/>
    <w:rsid w:val="0030510C"/>
    <w:rsid w:val="00306B93"/>
    <w:rsid w:val="00306E6C"/>
    <w:rsid w:val="00310A0E"/>
    <w:rsid w:val="00311C8B"/>
    <w:rsid w:val="003128D0"/>
    <w:rsid w:val="00312D28"/>
    <w:rsid w:val="00313428"/>
    <w:rsid w:val="00313F51"/>
    <w:rsid w:val="0031409C"/>
    <w:rsid w:val="00315955"/>
    <w:rsid w:val="00316B67"/>
    <w:rsid w:val="003258B6"/>
    <w:rsid w:val="003260B6"/>
    <w:rsid w:val="0032634D"/>
    <w:rsid w:val="00330275"/>
    <w:rsid w:val="00334047"/>
    <w:rsid w:val="00334FCC"/>
    <w:rsid w:val="00336BA9"/>
    <w:rsid w:val="003370AD"/>
    <w:rsid w:val="00337815"/>
    <w:rsid w:val="003448EE"/>
    <w:rsid w:val="0034577D"/>
    <w:rsid w:val="003513EF"/>
    <w:rsid w:val="00355231"/>
    <w:rsid w:val="00357CFE"/>
    <w:rsid w:val="0036046D"/>
    <w:rsid w:val="00361845"/>
    <w:rsid w:val="00363703"/>
    <w:rsid w:val="00364BD7"/>
    <w:rsid w:val="00365302"/>
    <w:rsid w:val="00371862"/>
    <w:rsid w:val="00371A80"/>
    <w:rsid w:val="00373723"/>
    <w:rsid w:val="00374980"/>
    <w:rsid w:val="00382355"/>
    <w:rsid w:val="00383065"/>
    <w:rsid w:val="00387BA3"/>
    <w:rsid w:val="00390146"/>
    <w:rsid w:val="003918CA"/>
    <w:rsid w:val="00391CC4"/>
    <w:rsid w:val="0039298D"/>
    <w:rsid w:val="00393509"/>
    <w:rsid w:val="003A003C"/>
    <w:rsid w:val="003A0053"/>
    <w:rsid w:val="003A0859"/>
    <w:rsid w:val="003A1A95"/>
    <w:rsid w:val="003A1AF3"/>
    <w:rsid w:val="003A4529"/>
    <w:rsid w:val="003A4D3A"/>
    <w:rsid w:val="003A50F9"/>
    <w:rsid w:val="003A6740"/>
    <w:rsid w:val="003A7616"/>
    <w:rsid w:val="003B19C7"/>
    <w:rsid w:val="003B2CA1"/>
    <w:rsid w:val="003B35B2"/>
    <w:rsid w:val="003B3EA1"/>
    <w:rsid w:val="003B4E7C"/>
    <w:rsid w:val="003B4F82"/>
    <w:rsid w:val="003B7292"/>
    <w:rsid w:val="003C0348"/>
    <w:rsid w:val="003C0ECD"/>
    <w:rsid w:val="003C196F"/>
    <w:rsid w:val="003C2B2F"/>
    <w:rsid w:val="003C43EB"/>
    <w:rsid w:val="003C476A"/>
    <w:rsid w:val="003C5EA2"/>
    <w:rsid w:val="003C7034"/>
    <w:rsid w:val="003D28A1"/>
    <w:rsid w:val="003D4C3A"/>
    <w:rsid w:val="003D5426"/>
    <w:rsid w:val="003D5A43"/>
    <w:rsid w:val="003D6CBB"/>
    <w:rsid w:val="003D7918"/>
    <w:rsid w:val="003E00D1"/>
    <w:rsid w:val="003E2083"/>
    <w:rsid w:val="003E2405"/>
    <w:rsid w:val="003E52F3"/>
    <w:rsid w:val="003E6CBF"/>
    <w:rsid w:val="003E7705"/>
    <w:rsid w:val="003E771E"/>
    <w:rsid w:val="003F181F"/>
    <w:rsid w:val="003F2A5E"/>
    <w:rsid w:val="003F36E9"/>
    <w:rsid w:val="003F3F59"/>
    <w:rsid w:val="003F5827"/>
    <w:rsid w:val="003F5A39"/>
    <w:rsid w:val="003F724E"/>
    <w:rsid w:val="003F75AD"/>
    <w:rsid w:val="003F7F8E"/>
    <w:rsid w:val="00400FC6"/>
    <w:rsid w:val="00401B88"/>
    <w:rsid w:val="00406EAE"/>
    <w:rsid w:val="00406F8E"/>
    <w:rsid w:val="0040783F"/>
    <w:rsid w:val="00411F32"/>
    <w:rsid w:val="0041255C"/>
    <w:rsid w:val="0041278A"/>
    <w:rsid w:val="004167A9"/>
    <w:rsid w:val="0042016B"/>
    <w:rsid w:val="004238A9"/>
    <w:rsid w:val="00431662"/>
    <w:rsid w:val="0043339F"/>
    <w:rsid w:val="00433710"/>
    <w:rsid w:val="00434313"/>
    <w:rsid w:val="00436EFE"/>
    <w:rsid w:val="00443437"/>
    <w:rsid w:val="00445F22"/>
    <w:rsid w:val="00446092"/>
    <w:rsid w:val="004469E4"/>
    <w:rsid w:val="00452518"/>
    <w:rsid w:val="004530C8"/>
    <w:rsid w:val="00453AD6"/>
    <w:rsid w:val="00462ACA"/>
    <w:rsid w:val="0046491A"/>
    <w:rsid w:val="0046559B"/>
    <w:rsid w:val="00472545"/>
    <w:rsid w:val="00472B2D"/>
    <w:rsid w:val="00472D25"/>
    <w:rsid w:val="00474E81"/>
    <w:rsid w:val="004752AD"/>
    <w:rsid w:val="004765FD"/>
    <w:rsid w:val="0047740E"/>
    <w:rsid w:val="00481456"/>
    <w:rsid w:val="004867CA"/>
    <w:rsid w:val="00490E64"/>
    <w:rsid w:val="00491FAB"/>
    <w:rsid w:val="004926E4"/>
    <w:rsid w:val="00493550"/>
    <w:rsid w:val="00494C01"/>
    <w:rsid w:val="00496148"/>
    <w:rsid w:val="00496356"/>
    <w:rsid w:val="00496ACB"/>
    <w:rsid w:val="004A2478"/>
    <w:rsid w:val="004A46EE"/>
    <w:rsid w:val="004A64B5"/>
    <w:rsid w:val="004A6EDC"/>
    <w:rsid w:val="004A783A"/>
    <w:rsid w:val="004B0F14"/>
    <w:rsid w:val="004B14F7"/>
    <w:rsid w:val="004B2BDB"/>
    <w:rsid w:val="004B3A30"/>
    <w:rsid w:val="004B5CED"/>
    <w:rsid w:val="004C6412"/>
    <w:rsid w:val="004D54F4"/>
    <w:rsid w:val="004D5588"/>
    <w:rsid w:val="004D59F6"/>
    <w:rsid w:val="004D6EC9"/>
    <w:rsid w:val="004D7A95"/>
    <w:rsid w:val="004D7DA1"/>
    <w:rsid w:val="004E1E70"/>
    <w:rsid w:val="004E534C"/>
    <w:rsid w:val="004E59C0"/>
    <w:rsid w:val="004E5A6B"/>
    <w:rsid w:val="004E5EC5"/>
    <w:rsid w:val="004F1332"/>
    <w:rsid w:val="004F1FAD"/>
    <w:rsid w:val="004F2616"/>
    <w:rsid w:val="005006C4"/>
    <w:rsid w:val="005011AF"/>
    <w:rsid w:val="0050329A"/>
    <w:rsid w:val="00511574"/>
    <w:rsid w:val="0051247F"/>
    <w:rsid w:val="0051310B"/>
    <w:rsid w:val="00513A8F"/>
    <w:rsid w:val="00514129"/>
    <w:rsid w:val="0051703B"/>
    <w:rsid w:val="00517B4F"/>
    <w:rsid w:val="00521A33"/>
    <w:rsid w:val="00521CCE"/>
    <w:rsid w:val="00521EB2"/>
    <w:rsid w:val="00523B09"/>
    <w:rsid w:val="00525FA0"/>
    <w:rsid w:val="00526D0E"/>
    <w:rsid w:val="0052744B"/>
    <w:rsid w:val="005275F9"/>
    <w:rsid w:val="00530741"/>
    <w:rsid w:val="00533B6D"/>
    <w:rsid w:val="00534EFE"/>
    <w:rsid w:val="00540100"/>
    <w:rsid w:val="00540143"/>
    <w:rsid w:val="00540828"/>
    <w:rsid w:val="00541833"/>
    <w:rsid w:val="005423DF"/>
    <w:rsid w:val="00542485"/>
    <w:rsid w:val="00544E99"/>
    <w:rsid w:val="00545F15"/>
    <w:rsid w:val="00546625"/>
    <w:rsid w:val="0055112E"/>
    <w:rsid w:val="0055213B"/>
    <w:rsid w:val="005527A9"/>
    <w:rsid w:val="00553337"/>
    <w:rsid w:val="00554417"/>
    <w:rsid w:val="00560CA0"/>
    <w:rsid w:val="00562828"/>
    <w:rsid w:val="005660FA"/>
    <w:rsid w:val="00566A52"/>
    <w:rsid w:val="00566CE0"/>
    <w:rsid w:val="005677FD"/>
    <w:rsid w:val="00570B2C"/>
    <w:rsid w:val="00571EDF"/>
    <w:rsid w:val="00572C0C"/>
    <w:rsid w:val="00576567"/>
    <w:rsid w:val="0057712C"/>
    <w:rsid w:val="00577711"/>
    <w:rsid w:val="00584030"/>
    <w:rsid w:val="005843F3"/>
    <w:rsid w:val="00585873"/>
    <w:rsid w:val="00586772"/>
    <w:rsid w:val="00591641"/>
    <w:rsid w:val="00592821"/>
    <w:rsid w:val="00594654"/>
    <w:rsid w:val="005954EB"/>
    <w:rsid w:val="005A143B"/>
    <w:rsid w:val="005A4CEF"/>
    <w:rsid w:val="005A7AA1"/>
    <w:rsid w:val="005B1CE5"/>
    <w:rsid w:val="005B2BFB"/>
    <w:rsid w:val="005B4C3E"/>
    <w:rsid w:val="005B533B"/>
    <w:rsid w:val="005B6BC3"/>
    <w:rsid w:val="005B7E8B"/>
    <w:rsid w:val="005C11F8"/>
    <w:rsid w:val="005C192B"/>
    <w:rsid w:val="005C2AE7"/>
    <w:rsid w:val="005C31CF"/>
    <w:rsid w:val="005C379F"/>
    <w:rsid w:val="005C57C3"/>
    <w:rsid w:val="005C6A59"/>
    <w:rsid w:val="005D1C7F"/>
    <w:rsid w:val="005D38F6"/>
    <w:rsid w:val="005D533A"/>
    <w:rsid w:val="005D628F"/>
    <w:rsid w:val="005E0BD0"/>
    <w:rsid w:val="005E0F60"/>
    <w:rsid w:val="005E176D"/>
    <w:rsid w:val="005E36E5"/>
    <w:rsid w:val="005E522F"/>
    <w:rsid w:val="005E7E9F"/>
    <w:rsid w:val="005F4C32"/>
    <w:rsid w:val="005F5A88"/>
    <w:rsid w:val="005F72A4"/>
    <w:rsid w:val="006002C2"/>
    <w:rsid w:val="0060631B"/>
    <w:rsid w:val="00610731"/>
    <w:rsid w:val="0061131F"/>
    <w:rsid w:val="00611E64"/>
    <w:rsid w:val="00613190"/>
    <w:rsid w:val="0061584D"/>
    <w:rsid w:val="00616B4A"/>
    <w:rsid w:val="006217B3"/>
    <w:rsid w:val="0062621C"/>
    <w:rsid w:val="00627A23"/>
    <w:rsid w:val="00627C3D"/>
    <w:rsid w:val="00630A8D"/>
    <w:rsid w:val="00631D1B"/>
    <w:rsid w:val="006340DE"/>
    <w:rsid w:val="00635E99"/>
    <w:rsid w:val="006367F8"/>
    <w:rsid w:val="00640E2D"/>
    <w:rsid w:val="00651CD4"/>
    <w:rsid w:val="00651E7E"/>
    <w:rsid w:val="006531C2"/>
    <w:rsid w:val="00655DE3"/>
    <w:rsid w:val="00662087"/>
    <w:rsid w:val="00662494"/>
    <w:rsid w:val="0066307A"/>
    <w:rsid w:val="00663C1C"/>
    <w:rsid w:val="00666903"/>
    <w:rsid w:val="00666BA9"/>
    <w:rsid w:val="006717D1"/>
    <w:rsid w:val="006762D5"/>
    <w:rsid w:val="006764D9"/>
    <w:rsid w:val="00677B96"/>
    <w:rsid w:val="00680195"/>
    <w:rsid w:val="0068056C"/>
    <w:rsid w:val="006813BA"/>
    <w:rsid w:val="0068158B"/>
    <w:rsid w:val="00683BB1"/>
    <w:rsid w:val="00686B90"/>
    <w:rsid w:val="006906A2"/>
    <w:rsid w:val="00691EC2"/>
    <w:rsid w:val="00692BFA"/>
    <w:rsid w:val="006957F2"/>
    <w:rsid w:val="00695A8E"/>
    <w:rsid w:val="006969DB"/>
    <w:rsid w:val="006A06C8"/>
    <w:rsid w:val="006A1A70"/>
    <w:rsid w:val="006A2013"/>
    <w:rsid w:val="006A2575"/>
    <w:rsid w:val="006A3A0F"/>
    <w:rsid w:val="006A4513"/>
    <w:rsid w:val="006A6998"/>
    <w:rsid w:val="006A7106"/>
    <w:rsid w:val="006B04AC"/>
    <w:rsid w:val="006B1CC8"/>
    <w:rsid w:val="006B2CDF"/>
    <w:rsid w:val="006B30CF"/>
    <w:rsid w:val="006B3732"/>
    <w:rsid w:val="006B4AF2"/>
    <w:rsid w:val="006B4F38"/>
    <w:rsid w:val="006B5979"/>
    <w:rsid w:val="006B709F"/>
    <w:rsid w:val="006B77D1"/>
    <w:rsid w:val="006C04E8"/>
    <w:rsid w:val="006C0CD4"/>
    <w:rsid w:val="006C0F92"/>
    <w:rsid w:val="006C240F"/>
    <w:rsid w:val="006C4476"/>
    <w:rsid w:val="006C4CF0"/>
    <w:rsid w:val="006C6D60"/>
    <w:rsid w:val="006D13EE"/>
    <w:rsid w:val="006D1BD4"/>
    <w:rsid w:val="006D38AF"/>
    <w:rsid w:val="006D4B3C"/>
    <w:rsid w:val="006D54AB"/>
    <w:rsid w:val="006D69F8"/>
    <w:rsid w:val="006D798B"/>
    <w:rsid w:val="006E0E53"/>
    <w:rsid w:val="006E1DBC"/>
    <w:rsid w:val="006E5151"/>
    <w:rsid w:val="006E6162"/>
    <w:rsid w:val="006E68B8"/>
    <w:rsid w:val="006F0167"/>
    <w:rsid w:val="006F0BD3"/>
    <w:rsid w:val="006F177A"/>
    <w:rsid w:val="006F255B"/>
    <w:rsid w:val="006F3131"/>
    <w:rsid w:val="006F313F"/>
    <w:rsid w:val="006F4050"/>
    <w:rsid w:val="006F570E"/>
    <w:rsid w:val="006F6875"/>
    <w:rsid w:val="006F739C"/>
    <w:rsid w:val="0070262F"/>
    <w:rsid w:val="00702660"/>
    <w:rsid w:val="00702DE0"/>
    <w:rsid w:val="00706892"/>
    <w:rsid w:val="00706A4E"/>
    <w:rsid w:val="00712687"/>
    <w:rsid w:val="0071284A"/>
    <w:rsid w:val="00712BC0"/>
    <w:rsid w:val="007141E8"/>
    <w:rsid w:val="00714BCE"/>
    <w:rsid w:val="00716281"/>
    <w:rsid w:val="00717CF5"/>
    <w:rsid w:val="007205BD"/>
    <w:rsid w:val="00727D48"/>
    <w:rsid w:val="00730100"/>
    <w:rsid w:val="00730161"/>
    <w:rsid w:val="0073060E"/>
    <w:rsid w:val="007331A9"/>
    <w:rsid w:val="0073380D"/>
    <w:rsid w:val="00735AFB"/>
    <w:rsid w:val="0073736D"/>
    <w:rsid w:val="007410D2"/>
    <w:rsid w:val="00741AE7"/>
    <w:rsid w:val="00742091"/>
    <w:rsid w:val="00743A87"/>
    <w:rsid w:val="00745532"/>
    <w:rsid w:val="00745E1A"/>
    <w:rsid w:val="007463F9"/>
    <w:rsid w:val="007502D8"/>
    <w:rsid w:val="00750FDD"/>
    <w:rsid w:val="007528D2"/>
    <w:rsid w:val="00753357"/>
    <w:rsid w:val="00753D43"/>
    <w:rsid w:val="00754918"/>
    <w:rsid w:val="00754A46"/>
    <w:rsid w:val="007579FA"/>
    <w:rsid w:val="007607A1"/>
    <w:rsid w:val="00763718"/>
    <w:rsid w:val="00764E00"/>
    <w:rsid w:val="00764FEE"/>
    <w:rsid w:val="0077101E"/>
    <w:rsid w:val="00773EC0"/>
    <w:rsid w:val="00774BB9"/>
    <w:rsid w:val="00775146"/>
    <w:rsid w:val="0077534F"/>
    <w:rsid w:val="00775E82"/>
    <w:rsid w:val="00775ED8"/>
    <w:rsid w:val="00775FF9"/>
    <w:rsid w:val="007761B2"/>
    <w:rsid w:val="00782C5E"/>
    <w:rsid w:val="00783706"/>
    <w:rsid w:val="007855F3"/>
    <w:rsid w:val="00786962"/>
    <w:rsid w:val="00793536"/>
    <w:rsid w:val="007953A0"/>
    <w:rsid w:val="00796AF0"/>
    <w:rsid w:val="00797483"/>
    <w:rsid w:val="007A0697"/>
    <w:rsid w:val="007A45B5"/>
    <w:rsid w:val="007A4875"/>
    <w:rsid w:val="007A4952"/>
    <w:rsid w:val="007A6005"/>
    <w:rsid w:val="007B33D2"/>
    <w:rsid w:val="007B4986"/>
    <w:rsid w:val="007B5E68"/>
    <w:rsid w:val="007B6145"/>
    <w:rsid w:val="007B6572"/>
    <w:rsid w:val="007B6AC4"/>
    <w:rsid w:val="007C081F"/>
    <w:rsid w:val="007C196F"/>
    <w:rsid w:val="007C33DD"/>
    <w:rsid w:val="007C4601"/>
    <w:rsid w:val="007C62E2"/>
    <w:rsid w:val="007C7CAE"/>
    <w:rsid w:val="007D08BD"/>
    <w:rsid w:val="007D45F9"/>
    <w:rsid w:val="007D50EF"/>
    <w:rsid w:val="007D730A"/>
    <w:rsid w:val="007E15E3"/>
    <w:rsid w:val="007E1D9C"/>
    <w:rsid w:val="007E1F54"/>
    <w:rsid w:val="007E3E16"/>
    <w:rsid w:val="007E5850"/>
    <w:rsid w:val="007E7208"/>
    <w:rsid w:val="007E7FF7"/>
    <w:rsid w:val="007F017C"/>
    <w:rsid w:val="007F2394"/>
    <w:rsid w:val="007F3AB6"/>
    <w:rsid w:val="007F5E2E"/>
    <w:rsid w:val="007F6903"/>
    <w:rsid w:val="007F767E"/>
    <w:rsid w:val="0080073A"/>
    <w:rsid w:val="00800DEC"/>
    <w:rsid w:val="00801A92"/>
    <w:rsid w:val="00802210"/>
    <w:rsid w:val="00804B04"/>
    <w:rsid w:val="00804FA2"/>
    <w:rsid w:val="008079D7"/>
    <w:rsid w:val="00811C23"/>
    <w:rsid w:val="0081247F"/>
    <w:rsid w:val="008125F1"/>
    <w:rsid w:val="00812B53"/>
    <w:rsid w:val="00813B86"/>
    <w:rsid w:val="00814920"/>
    <w:rsid w:val="00815291"/>
    <w:rsid w:val="00815F84"/>
    <w:rsid w:val="00816288"/>
    <w:rsid w:val="00817716"/>
    <w:rsid w:val="00817A3B"/>
    <w:rsid w:val="00817A55"/>
    <w:rsid w:val="00820751"/>
    <w:rsid w:val="008235B9"/>
    <w:rsid w:val="00823ADA"/>
    <w:rsid w:val="008241A0"/>
    <w:rsid w:val="00824487"/>
    <w:rsid w:val="00825658"/>
    <w:rsid w:val="00825B47"/>
    <w:rsid w:val="00827146"/>
    <w:rsid w:val="00830426"/>
    <w:rsid w:val="00830639"/>
    <w:rsid w:val="00830721"/>
    <w:rsid w:val="00830802"/>
    <w:rsid w:val="00831521"/>
    <w:rsid w:val="00832A70"/>
    <w:rsid w:val="00834793"/>
    <w:rsid w:val="00835289"/>
    <w:rsid w:val="00837472"/>
    <w:rsid w:val="0084058B"/>
    <w:rsid w:val="0084077B"/>
    <w:rsid w:val="0084230E"/>
    <w:rsid w:val="0084323C"/>
    <w:rsid w:val="00844525"/>
    <w:rsid w:val="0084563D"/>
    <w:rsid w:val="008510EB"/>
    <w:rsid w:val="00851896"/>
    <w:rsid w:val="00851D80"/>
    <w:rsid w:val="008543E8"/>
    <w:rsid w:val="00861ADD"/>
    <w:rsid w:val="00862E68"/>
    <w:rsid w:val="00865333"/>
    <w:rsid w:val="008656F8"/>
    <w:rsid w:val="0086591F"/>
    <w:rsid w:val="00866C6B"/>
    <w:rsid w:val="00867B95"/>
    <w:rsid w:val="00870378"/>
    <w:rsid w:val="00870803"/>
    <w:rsid w:val="00875A8A"/>
    <w:rsid w:val="0087762B"/>
    <w:rsid w:val="0088033F"/>
    <w:rsid w:val="00880730"/>
    <w:rsid w:val="00881B15"/>
    <w:rsid w:val="00882098"/>
    <w:rsid w:val="00882986"/>
    <w:rsid w:val="00882C17"/>
    <w:rsid w:val="00884B91"/>
    <w:rsid w:val="00884D92"/>
    <w:rsid w:val="00885102"/>
    <w:rsid w:val="008918EF"/>
    <w:rsid w:val="00893411"/>
    <w:rsid w:val="00894121"/>
    <w:rsid w:val="00894705"/>
    <w:rsid w:val="0089593E"/>
    <w:rsid w:val="008A112C"/>
    <w:rsid w:val="008A2EFD"/>
    <w:rsid w:val="008A4274"/>
    <w:rsid w:val="008A4D8B"/>
    <w:rsid w:val="008A62BC"/>
    <w:rsid w:val="008B00B4"/>
    <w:rsid w:val="008B02A4"/>
    <w:rsid w:val="008B04A3"/>
    <w:rsid w:val="008B13C2"/>
    <w:rsid w:val="008C09CD"/>
    <w:rsid w:val="008C1051"/>
    <w:rsid w:val="008C2F51"/>
    <w:rsid w:val="008C31E2"/>
    <w:rsid w:val="008C4130"/>
    <w:rsid w:val="008C4552"/>
    <w:rsid w:val="008C50A6"/>
    <w:rsid w:val="008C5D79"/>
    <w:rsid w:val="008C6D20"/>
    <w:rsid w:val="008D1112"/>
    <w:rsid w:val="008D1426"/>
    <w:rsid w:val="008D1464"/>
    <w:rsid w:val="008D195C"/>
    <w:rsid w:val="008D1F71"/>
    <w:rsid w:val="008F1AF2"/>
    <w:rsid w:val="008F1DD1"/>
    <w:rsid w:val="008F24C0"/>
    <w:rsid w:val="008F283D"/>
    <w:rsid w:val="008F2DF6"/>
    <w:rsid w:val="008F2EA3"/>
    <w:rsid w:val="008F5838"/>
    <w:rsid w:val="008F6E34"/>
    <w:rsid w:val="0090495C"/>
    <w:rsid w:val="00904CDC"/>
    <w:rsid w:val="00904F0F"/>
    <w:rsid w:val="00905F96"/>
    <w:rsid w:val="00910494"/>
    <w:rsid w:val="00910801"/>
    <w:rsid w:val="00911E11"/>
    <w:rsid w:val="00912D41"/>
    <w:rsid w:val="00914B11"/>
    <w:rsid w:val="00916994"/>
    <w:rsid w:val="00922AD7"/>
    <w:rsid w:val="00922B91"/>
    <w:rsid w:val="00923C65"/>
    <w:rsid w:val="009252D9"/>
    <w:rsid w:val="0092648D"/>
    <w:rsid w:val="00927AC8"/>
    <w:rsid w:val="00927C7C"/>
    <w:rsid w:val="009329BB"/>
    <w:rsid w:val="0093324B"/>
    <w:rsid w:val="00935302"/>
    <w:rsid w:val="00937DD1"/>
    <w:rsid w:val="00941F8F"/>
    <w:rsid w:val="00943B1C"/>
    <w:rsid w:val="00944955"/>
    <w:rsid w:val="00945184"/>
    <w:rsid w:val="0094658D"/>
    <w:rsid w:val="00947568"/>
    <w:rsid w:val="009542AD"/>
    <w:rsid w:val="009543CE"/>
    <w:rsid w:val="0095449E"/>
    <w:rsid w:val="00954A37"/>
    <w:rsid w:val="00957713"/>
    <w:rsid w:val="0096060F"/>
    <w:rsid w:val="00961444"/>
    <w:rsid w:val="00961550"/>
    <w:rsid w:val="0096164A"/>
    <w:rsid w:val="0096197A"/>
    <w:rsid w:val="00962DF9"/>
    <w:rsid w:val="00963D88"/>
    <w:rsid w:val="0096699B"/>
    <w:rsid w:val="009710DE"/>
    <w:rsid w:val="009716BA"/>
    <w:rsid w:val="00971E32"/>
    <w:rsid w:val="00973738"/>
    <w:rsid w:val="00975266"/>
    <w:rsid w:val="00975425"/>
    <w:rsid w:val="009827CB"/>
    <w:rsid w:val="00984FBD"/>
    <w:rsid w:val="00985504"/>
    <w:rsid w:val="00990810"/>
    <w:rsid w:val="009967AA"/>
    <w:rsid w:val="00996CE7"/>
    <w:rsid w:val="009A0DE5"/>
    <w:rsid w:val="009A14F7"/>
    <w:rsid w:val="009A1919"/>
    <w:rsid w:val="009A38E4"/>
    <w:rsid w:val="009A3EFD"/>
    <w:rsid w:val="009A4150"/>
    <w:rsid w:val="009A4EAB"/>
    <w:rsid w:val="009A60CC"/>
    <w:rsid w:val="009B3E5C"/>
    <w:rsid w:val="009B489A"/>
    <w:rsid w:val="009B556F"/>
    <w:rsid w:val="009B7990"/>
    <w:rsid w:val="009C03A8"/>
    <w:rsid w:val="009C0B4A"/>
    <w:rsid w:val="009C1FCA"/>
    <w:rsid w:val="009C2ECE"/>
    <w:rsid w:val="009C7277"/>
    <w:rsid w:val="009D21EE"/>
    <w:rsid w:val="009D45A6"/>
    <w:rsid w:val="009D5D1D"/>
    <w:rsid w:val="009D5E35"/>
    <w:rsid w:val="009D6317"/>
    <w:rsid w:val="009D7FB7"/>
    <w:rsid w:val="009E3870"/>
    <w:rsid w:val="009E467E"/>
    <w:rsid w:val="009E577E"/>
    <w:rsid w:val="009E6738"/>
    <w:rsid w:val="009E73CC"/>
    <w:rsid w:val="009F0259"/>
    <w:rsid w:val="009F0D6B"/>
    <w:rsid w:val="009F1A22"/>
    <w:rsid w:val="009F1C72"/>
    <w:rsid w:val="009F36ED"/>
    <w:rsid w:val="009F4367"/>
    <w:rsid w:val="009F5003"/>
    <w:rsid w:val="009F775F"/>
    <w:rsid w:val="00A01713"/>
    <w:rsid w:val="00A05414"/>
    <w:rsid w:val="00A05900"/>
    <w:rsid w:val="00A07417"/>
    <w:rsid w:val="00A10F2C"/>
    <w:rsid w:val="00A111A1"/>
    <w:rsid w:val="00A119CF"/>
    <w:rsid w:val="00A12444"/>
    <w:rsid w:val="00A12537"/>
    <w:rsid w:val="00A1323B"/>
    <w:rsid w:val="00A16FD7"/>
    <w:rsid w:val="00A17373"/>
    <w:rsid w:val="00A17FF8"/>
    <w:rsid w:val="00A21BAD"/>
    <w:rsid w:val="00A24330"/>
    <w:rsid w:val="00A26651"/>
    <w:rsid w:val="00A26969"/>
    <w:rsid w:val="00A30EF3"/>
    <w:rsid w:val="00A344BA"/>
    <w:rsid w:val="00A36033"/>
    <w:rsid w:val="00A36648"/>
    <w:rsid w:val="00A37E45"/>
    <w:rsid w:val="00A455F5"/>
    <w:rsid w:val="00A456FE"/>
    <w:rsid w:val="00A45CD4"/>
    <w:rsid w:val="00A460AE"/>
    <w:rsid w:val="00A562DE"/>
    <w:rsid w:val="00A5775F"/>
    <w:rsid w:val="00A60177"/>
    <w:rsid w:val="00A60CBD"/>
    <w:rsid w:val="00A60E57"/>
    <w:rsid w:val="00A61F21"/>
    <w:rsid w:val="00A62ED3"/>
    <w:rsid w:val="00A65956"/>
    <w:rsid w:val="00A66B25"/>
    <w:rsid w:val="00A71CE4"/>
    <w:rsid w:val="00A73241"/>
    <w:rsid w:val="00A739F3"/>
    <w:rsid w:val="00A760F8"/>
    <w:rsid w:val="00A7712B"/>
    <w:rsid w:val="00A806E6"/>
    <w:rsid w:val="00A8207B"/>
    <w:rsid w:val="00A824E3"/>
    <w:rsid w:val="00A829F4"/>
    <w:rsid w:val="00A83C86"/>
    <w:rsid w:val="00A84215"/>
    <w:rsid w:val="00A84C6D"/>
    <w:rsid w:val="00A84FDC"/>
    <w:rsid w:val="00A85E33"/>
    <w:rsid w:val="00A86796"/>
    <w:rsid w:val="00A869FD"/>
    <w:rsid w:val="00A96013"/>
    <w:rsid w:val="00A9660F"/>
    <w:rsid w:val="00A9765C"/>
    <w:rsid w:val="00AA0C24"/>
    <w:rsid w:val="00AA120D"/>
    <w:rsid w:val="00AA14B5"/>
    <w:rsid w:val="00AA6CAE"/>
    <w:rsid w:val="00AB0A2E"/>
    <w:rsid w:val="00AB0EC5"/>
    <w:rsid w:val="00AB1300"/>
    <w:rsid w:val="00AB1522"/>
    <w:rsid w:val="00AB2FE6"/>
    <w:rsid w:val="00AB3027"/>
    <w:rsid w:val="00AB3481"/>
    <w:rsid w:val="00AB34E1"/>
    <w:rsid w:val="00AB47A4"/>
    <w:rsid w:val="00AB7D3C"/>
    <w:rsid w:val="00AC01F5"/>
    <w:rsid w:val="00AC182D"/>
    <w:rsid w:val="00AC1A33"/>
    <w:rsid w:val="00AC3131"/>
    <w:rsid w:val="00AC6089"/>
    <w:rsid w:val="00AC6F8C"/>
    <w:rsid w:val="00AC7192"/>
    <w:rsid w:val="00AD0801"/>
    <w:rsid w:val="00AD16DE"/>
    <w:rsid w:val="00AD16EE"/>
    <w:rsid w:val="00AD1CF6"/>
    <w:rsid w:val="00AD2C18"/>
    <w:rsid w:val="00AD31EE"/>
    <w:rsid w:val="00AD6A22"/>
    <w:rsid w:val="00AE0FBD"/>
    <w:rsid w:val="00AE1795"/>
    <w:rsid w:val="00AE1E32"/>
    <w:rsid w:val="00AE1E35"/>
    <w:rsid w:val="00AE334C"/>
    <w:rsid w:val="00AE4B88"/>
    <w:rsid w:val="00AE53EC"/>
    <w:rsid w:val="00AE6540"/>
    <w:rsid w:val="00AF2199"/>
    <w:rsid w:val="00AF223B"/>
    <w:rsid w:val="00AF2835"/>
    <w:rsid w:val="00AF4557"/>
    <w:rsid w:val="00AF47FF"/>
    <w:rsid w:val="00AF74C5"/>
    <w:rsid w:val="00B01BD7"/>
    <w:rsid w:val="00B0281B"/>
    <w:rsid w:val="00B04DBD"/>
    <w:rsid w:val="00B05367"/>
    <w:rsid w:val="00B074CC"/>
    <w:rsid w:val="00B100C1"/>
    <w:rsid w:val="00B1273D"/>
    <w:rsid w:val="00B13810"/>
    <w:rsid w:val="00B13C78"/>
    <w:rsid w:val="00B16A5B"/>
    <w:rsid w:val="00B16B2B"/>
    <w:rsid w:val="00B177D6"/>
    <w:rsid w:val="00B20F80"/>
    <w:rsid w:val="00B227B0"/>
    <w:rsid w:val="00B22996"/>
    <w:rsid w:val="00B23A09"/>
    <w:rsid w:val="00B25AFC"/>
    <w:rsid w:val="00B25D51"/>
    <w:rsid w:val="00B26CF5"/>
    <w:rsid w:val="00B318B6"/>
    <w:rsid w:val="00B32B9C"/>
    <w:rsid w:val="00B351F1"/>
    <w:rsid w:val="00B35878"/>
    <w:rsid w:val="00B36987"/>
    <w:rsid w:val="00B37B20"/>
    <w:rsid w:val="00B402E9"/>
    <w:rsid w:val="00B4189B"/>
    <w:rsid w:val="00B42522"/>
    <w:rsid w:val="00B437E4"/>
    <w:rsid w:val="00B43CE8"/>
    <w:rsid w:val="00B45209"/>
    <w:rsid w:val="00B475C2"/>
    <w:rsid w:val="00B5073A"/>
    <w:rsid w:val="00B512C8"/>
    <w:rsid w:val="00B5629F"/>
    <w:rsid w:val="00B573BA"/>
    <w:rsid w:val="00B6116A"/>
    <w:rsid w:val="00B6157D"/>
    <w:rsid w:val="00B61C19"/>
    <w:rsid w:val="00B6316C"/>
    <w:rsid w:val="00B637B9"/>
    <w:rsid w:val="00B66441"/>
    <w:rsid w:val="00B67D70"/>
    <w:rsid w:val="00B73847"/>
    <w:rsid w:val="00B75D7D"/>
    <w:rsid w:val="00B80236"/>
    <w:rsid w:val="00B8129F"/>
    <w:rsid w:val="00B81E79"/>
    <w:rsid w:val="00B835AD"/>
    <w:rsid w:val="00B835D3"/>
    <w:rsid w:val="00B86653"/>
    <w:rsid w:val="00B86A87"/>
    <w:rsid w:val="00B87D89"/>
    <w:rsid w:val="00B912E7"/>
    <w:rsid w:val="00B9182F"/>
    <w:rsid w:val="00B930E7"/>
    <w:rsid w:val="00B9351D"/>
    <w:rsid w:val="00B97A20"/>
    <w:rsid w:val="00BA0D33"/>
    <w:rsid w:val="00BA11BD"/>
    <w:rsid w:val="00BA313C"/>
    <w:rsid w:val="00BA319A"/>
    <w:rsid w:val="00BA3525"/>
    <w:rsid w:val="00BA3C3C"/>
    <w:rsid w:val="00BB025A"/>
    <w:rsid w:val="00BB1547"/>
    <w:rsid w:val="00BB3C1C"/>
    <w:rsid w:val="00BB4CA5"/>
    <w:rsid w:val="00BC0D43"/>
    <w:rsid w:val="00BC1921"/>
    <w:rsid w:val="00BC2F65"/>
    <w:rsid w:val="00BC49A4"/>
    <w:rsid w:val="00BD0B9E"/>
    <w:rsid w:val="00BD192A"/>
    <w:rsid w:val="00BD1A38"/>
    <w:rsid w:val="00BD1A4F"/>
    <w:rsid w:val="00BD1E86"/>
    <w:rsid w:val="00BD214F"/>
    <w:rsid w:val="00BD27C9"/>
    <w:rsid w:val="00BD3004"/>
    <w:rsid w:val="00BD3204"/>
    <w:rsid w:val="00BD3D07"/>
    <w:rsid w:val="00BD3D94"/>
    <w:rsid w:val="00BD5496"/>
    <w:rsid w:val="00BD5640"/>
    <w:rsid w:val="00BD6D9F"/>
    <w:rsid w:val="00BD6F48"/>
    <w:rsid w:val="00BD7280"/>
    <w:rsid w:val="00BD7D5F"/>
    <w:rsid w:val="00BE0123"/>
    <w:rsid w:val="00BE01DB"/>
    <w:rsid w:val="00BE1325"/>
    <w:rsid w:val="00BE174A"/>
    <w:rsid w:val="00BE5A3F"/>
    <w:rsid w:val="00BE6360"/>
    <w:rsid w:val="00BE67B7"/>
    <w:rsid w:val="00BF0378"/>
    <w:rsid w:val="00BF0469"/>
    <w:rsid w:val="00BF0E5C"/>
    <w:rsid w:val="00BF2683"/>
    <w:rsid w:val="00BF281C"/>
    <w:rsid w:val="00BF2C18"/>
    <w:rsid w:val="00BF3959"/>
    <w:rsid w:val="00BF418B"/>
    <w:rsid w:val="00C064F4"/>
    <w:rsid w:val="00C07C25"/>
    <w:rsid w:val="00C10D76"/>
    <w:rsid w:val="00C10F29"/>
    <w:rsid w:val="00C14580"/>
    <w:rsid w:val="00C15ED6"/>
    <w:rsid w:val="00C160C5"/>
    <w:rsid w:val="00C21C72"/>
    <w:rsid w:val="00C21F09"/>
    <w:rsid w:val="00C22B78"/>
    <w:rsid w:val="00C24BA7"/>
    <w:rsid w:val="00C25B55"/>
    <w:rsid w:val="00C305DA"/>
    <w:rsid w:val="00C319FC"/>
    <w:rsid w:val="00C3459A"/>
    <w:rsid w:val="00C34C14"/>
    <w:rsid w:val="00C3548F"/>
    <w:rsid w:val="00C361F7"/>
    <w:rsid w:val="00C37C28"/>
    <w:rsid w:val="00C4090F"/>
    <w:rsid w:val="00C4145B"/>
    <w:rsid w:val="00C43258"/>
    <w:rsid w:val="00C440C3"/>
    <w:rsid w:val="00C45A98"/>
    <w:rsid w:val="00C517FF"/>
    <w:rsid w:val="00C51947"/>
    <w:rsid w:val="00C530C9"/>
    <w:rsid w:val="00C534AE"/>
    <w:rsid w:val="00C61535"/>
    <w:rsid w:val="00C61EFF"/>
    <w:rsid w:val="00C623CF"/>
    <w:rsid w:val="00C63108"/>
    <w:rsid w:val="00C667AE"/>
    <w:rsid w:val="00C66D3D"/>
    <w:rsid w:val="00C67C7B"/>
    <w:rsid w:val="00C7070E"/>
    <w:rsid w:val="00C71D9E"/>
    <w:rsid w:val="00C71F27"/>
    <w:rsid w:val="00C72153"/>
    <w:rsid w:val="00C73357"/>
    <w:rsid w:val="00C7569D"/>
    <w:rsid w:val="00C75D75"/>
    <w:rsid w:val="00C7648C"/>
    <w:rsid w:val="00C834F4"/>
    <w:rsid w:val="00C8352A"/>
    <w:rsid w:val="00C84A3E"/>
    <w:rsid w:val="00C863AD"/>
    <w:rsid w:val="00C870D6"/>
    <w:rsid w:val="00C91C19"/>
    <w:rsid w:val="00C91CCE"/>
    <w:rsid w:val="00C92C58"/>
    <w:rsid w:val="00C94BAE"/>
    <w:rsid w:val="00CA1093"/>
    <w:rsid w:val="00CA2D30"/>
    <w:rsid w:val="00CA3F25"/>
    <w:rsid w:val="00CA6A64"/>
    <w:rsid w:val="00CB304F"/>
    <w:rsid w:val="00CB3A8D"/>
    <w:rsid w:val="00CB4C53"/>
    <w:rsid w:val="00CC116A"/>
    <w:rsid w:val="00CC1483"/>
    <w:rsid w:val="00CC24E1"/>
    <w:rsid w:val="00CC2D3D"/>
    <w:rsid w:val="00CC52A4"/>
    <w:rsid w:val="00CC6435"/>
    <w:rsid w:val="00CC6E7E"/>
    <w:rsid w:val="00CC6FB0"/>
    <w:rsid w:val="00CD0292"/>
    <w:rsid w:val="00CD08B0"/>
    <w:rsid w:val="00CD1E78"/>
    <w:rsid w:val="00CD360F"/>
    <w:rsid w:val="00CD3DC7"/>
    <w:rsid w:val="00CD470D"/>
    <w:rsid w:val="00CD4818"/>
    <w:rsid w:val="00CD6803"/>
    <w:rsid w:val="00CE04D6"/>
    <w:rsid w:val="00CE09DE"/>
    <w:rsid w:val="00CE2839"/>
    <w:rsid w:val="00CE2BC0"/>
    <w:rsid w:val="00CE384D"/>
    <w:rsid w:val="00CE3AB5"/>
    <w:rsid w:val="00CE4D02"/>
    <w:rsid w:val="00CE4D59"/>
    <w:rsid w:val="00CE4EF3"/>
    <w:rsid w:val="00CE617D"/>
    <w:rsid w:val="00CE63E9"/>
    <w:rsid w:val="00CE7A70"/>
    <w:rsid w:val="00CF1DD7"/>
    <w:rsid w:val="00CF2951"/>
    <w:rsid w:val="00CF393D"/>
    <w:rsid w:val="00CF3D82"/>
    <w:rsid w:val="00CF633F"/>
    <w:rsid w:val="00D01570"/>
    <w:rsid w:val="00D0294E"/>
    <w:rsid w:val="00D05410"/>
    <w:rsid w:val="00D06ED5"/>
    <w:rsid w:val="00D07654"/>
    <w:rsid w:val="00D21DE0"/>
    <w:rsid w:val="00D22392"/>
    <w:rsid w:val="00D2452E"/>
    <w:rsid w:val="00D24C19"/>
    <w:rsid w:val="00D25F09"/>
    <w:rsid w:val="00D2734B"/>
    <w:rsid w:val="00D2764B"/>
    <w:rsid w:val="00D276D9"/>
    <w:rsid w:val="00D30DEF"/>
    <w:rsid w:val="00D31252"/>
    <w:rsid w:val="00D31C8E"/>
    <w:rsid w:val="00D3578C"/>
    <w:rsid w:val="00D36306"/>
    <w:rsid w:val="00D41F44"/>
    <w:rsid w:val="00D464FE"/>
    <w:rsid w:val="00D47E70"/>
    <w:rsid w:val="00D503CC"/>
    <w:rsid w:val="00D516D6"/>
    <w:rsid w:val="00D538DE"/>
    <w:rsid w:val="00D543B4"/>
    <w:rsid w:val="00D557C2"/>
    <w:rsid w:val="00D61E43"/>
    <w:rsid w:val="00D61FD3"/>
    <w:rsid w:val="00D62006"/>
    <w:rsid w:val="00D62182"/>
    <w:rsid w:val="00D63233"/>
    <w:rsid w:val="00D63990"/>
    <w:rsid w:val="00D63EA5"/>
    <w:rsid w:val="00D643E4"/>
    <w:rsid w:val="00D652A3"/>
    <w:rsid w:val="00D6582B"/>
    <w:rsid w:val="00D66189"/>
    <w:rsid w:val="00D7057C"/>
    <w:rsid w:val="00D723D0"/>
    <w:rsid w:val="00D72777"/>
    <w:rsid w:val="00D76BDC"/>
    <w:rsid w:val="00D76CBB"/>
    <w:rsid w:val="00D80D2F"/>
    <w:rsid w:val="00D80F9E"/>
    <w:rsid w:val="00D82628"/>
    <w:rsid w:val="00D831CB"/>
    <w:rsid w:val="00D8458A"/>
    <w:rsid w:val="00D910A3"/>
    <w:rsid w:val="00D92EE6"/>
    <w:rsid w:val="00D9326D"/>
    <w:rsid w:val="00D94DD6"/>
    <w:rsid w:val="00D963AD"/>
    <w:rsid w:val="00D9749C"/>
    <w:rsid w:val="00D976C9"/>
    <w:rsid w:val="00D97859"/>
    <w:rsid w:val="00DA2390"/>
    <w:rsid w:val="00DA3524"/>
    <w:rsid w:val="00DA44E4"/>
    <w:rsid w:val="00DA4B12"/>
    <w:rsid w:val="00DA52A1"/>
    <w:rsid w:val="00DA5C34"/>
    <w:rsid w:val="00DA613D"/>
    <w:rsid w:val="00DB16CD"/>
    <w:rsid w:val="00DB6178"/>
    <w:rsid w:val="00DB63C4"/>
    <w:rsid w:val="00DB7405"/>
    <w:rsid w:val="00DB7748"/>
    <w:rsid w:val="00DB7E1B"/>
    <w:rsid w:val="00DC020B"/>
    <w:rsid w:val="00DC06A7"/>
    <w:rsid w:val="00DC0FCD"/>
    <w:rsid w:val="00DC3047"/>
    <w:rsid w:val="00DC3DCE"/>
    <w:rsid w:val="00DC4763"/>
    <w:rsid w:val="00DC682C"/>
    <w:rsid w:val="00DC78EF"/>
    <w:rsid w:val="00DC7BEC"/>
    <w:rsid w:val="00DD1336"/>
    <w:rsid w:val="00DD49D3"/>
    <w:rsid w:val="00DD5E2B"/>
    <w:rsid w:val="00DE10DD"/>
    <w:rsid w:val="00DE12B8"/>
    <w:rsid w:val="00DE28E0"/>
    <w:rsid w:val="00DE63D4"/>
    <w:rsid w:val="00DE6D38"/>
    <w:rsid w:val="00DF29AB"/>
    <w:rsid w:val="00DF2A41"/>
    <w:rsid w:val="00DF3060"/>
    <w:rsid w:val="00DF3B53"/>
    <w:rsid w:val="00DF509C"/>
    <w:rsid w:val="00DF574F"/>
    <w:rsid w:val="00DF7666"/>
    <w:rsid w:val="00DF76DF"/>
    <w:rsid w:val="00DF7CB6"/>
    <w:rsid w:val="00E0023C"/>
    <w:rsid w:val="00E004DC"/>
    <w:rsid w:val="00E017E8"/>
    <w:rsid w:val="00E01BAF"/>
    <w:rsid w:val="00E0277D"/>
    <w:rsid w:val="00E05E30"/>
    <w:rsid w:val="00E10029"/>
    <w:rsid w:val="00E13F37"/>
    <w:rsid w:val="00E1464D"/>
    <w:rsid w:val="00E148D8"/>
    <w:rsid w:val="00E15112"/>
    <w:rsid w:val="00E15860"/>
    <w:rsid w:val="00E17F3B"/>
    <w:rsid w:val="00E20BEF"/>
    <w:rsid w:val="00E221FF"/>
    <w:rsid w:val="00E23863"/>
    <w:rsid w:val="00E249F9"/>
    <w:rsid w:val="00E30F1F"/>
    <w:rsid w:val="00E321E3"/>
    <w:rsid w:val="00E328FC"/>
    <w:rsid w:val="00E34485"/>
    <w:rsid w:val="00E356D0"/>
    <w:rsid w:val="00E372BE"/>
    <w:rsid w:val="00E411D6"/>
    <w:rsid w:val="00E422EB"/>
    <w:rsid w:val="00E4477F"/>
    <w:rsid w:val="00E46868"/>
    <w:rsid w:val="00E51456"/>
    <w:rsid w:val="00E51FA7"/>
    <w:rsid w:val="00E53A4D"/>
    <w:rsid w:val="00E545AE"/>
    <w:rsid w:val="00E54BBD"/>
    <w:rsid w:val="00E562D4"/>
    <w:rsid w:val="00E5644C"/>
    <w:rsid w:val="00E5690D"/>
    <w:rsid w:val="00E57C00"/>
    <w:rsid w:val="00E6096C"/>
    <w:rsid w:val="00E60C47"/>
    <w:rsid w:val="00E60CB2"/>
    <w:rsid w:val="00E610EF"/>
    <w:rsid w:val="00E6242D"/>
    <w:rsid w:val="00E62C73"/>
    <w:rsid w:val="00E649ED"/>
    <w:rsid w:val="00E66999"/>
    <w:rsid w:val="00E7389A"/>
    <w:rsid w:val="00E741E8"/>
    <w:rsid w:val="00E74865"/>
    <w:rsid w:val="00E75193"/>
    <w:rsid w:val="00E757CD"/>
    <w:rsid w:val="00E76DF9"/>
    <w:rsid w:val="00E76E72"/>
    <w:rsid w:val="00E80FA5"/>
    <w:rsid w:val="00E81338"/>
    <w:rsid w:val="00E814E4"/>
    <w:rsid w:val="00E819B9"/>
    <w:rsid w:val="00E8251E"/>
    <w:rsid w:val="00E82E2F"/>
    <w:rsid w:val="00E8337A"/>
    <w:rsid w:val="00E84379"/>
    <w:rsid w:val="00E8526E"/>
    <w:rsid w:val="00E85750"/>
    <w:rsid w:val="00E85F26"/>
    <w:rsid w:val="00E87CFC"/>
    <w:rsid w:val="00E901DC"/>
    <w:rsid w:val="00E91DFB"/>
    <w:rsid w:val="00E959B3"/>
    <w:rsid w:val="00E96442"/>
    <w:rsid w:val="00EA1AEA"/>
    <w:rsid w:val="00EA27F2"/>
    <w:rsid w:val="00EA32A2"/>
    <w:rsid w:val="00EA34DD"/>
    <w:rsid w:val="00EA4055"/>
    <w:rsid w:val="00EA7181"/>
    <w:rsid w:val="00EA7306"/>
    <w:rsid w:val="00EA746A"/>
    <w:rsid w:val="00EA7FDE"/>
    <w:rsid w:val="00EB0379"/>
    <w:rsid w:val="00EB03DC"/>
    <w:rsid w:val="00EB16BD"/>
    <w:rsid w:val="00EB2181"/>
    <w:rsid w:val="00EB2402"/>
    <w:rsid w:val="00EB4CBE"/>
    <w:rsid w:val="00EB4F47"/>
    <w:rsid w:val="00EC2144"/>
    <w:rsid w:val="00EC2318"/>
    <w:rsid w:val="00EC6D3E"/>
    <w:rsid w:val="00ED2E80"/>
    <w:rsid w:val="00ED5451"/>
    <w:rsid w:val="00ED71BA"/>
    <w:rsid w:val="00ED7CC0"/>
    <w:rsid w:val="00ED7F2A"/>
    <w:rsid w:val="00EE0B58"/>
    <w:rsid w:val="00EE0D71"/>
    <w:rsid w:val="00EE6394"/>
    <w:rsid w:val="00EF28CB"/>
    <w:rsid w:val="00EF367E"/>
    <w:rsid w:val="00EF4770"/>
    <w:rsid w:val="00EF5B8A"/>
    <w:rsid w:val="00EF7CF9"/>
    <w:rsid w:val="00F00D66"/>
    <w:rsid w:val="00F010E2"/>
    <w:rsid w:val="00F01A5D"/>
    <w:rsid w:val="00F02DEC"/>
    <w:rsid w:val="00F064C5"/>
    <w:rsid w:val="00F06CFE"/>
    <w:rsid w:val="00F07DD6"/>
    <w:rsid w:val="00F10E40"/>
    <w:rsid w:val="00F13FB7"/>
    <w:rsid w:val="00F15B88"/>
    <w:rsid w:val="00F167D2"/>
    <w:rsid w:val="00F17532"/>
    <w:rsid w:val="00F1759B"/>
    <w:rsid w:val="00F17FF7"/>
    <w:rsid w:val="00F2047C"/>
    <w:rsid w:val="00F21818"/>
    <w:rsid w:val="00F2442C"/>
    <w:rsid w:val="00F24FAB"/>
    <w:rsid w:val="00F3120C"/>
    <w:rsid w:val="00F321B0"/>
    <w:rsid w:val="00F421B9"/>
    <w:rsid w:val="00F42FFD"/>
    <w:rsid w:val="00F50B0F"/>
    <w:rsid w:val="00F53323"/>
    <w:rsid w:val="00F54DA5"/>
    <w:rsid w:val="00F577F6"/>
    <w:rsid w:val="00F615B0"/>
    <w:rsid w:val="00F623FB"/>
    <w:rsid w:val="00F66791"/>
    <w:rsid w:val="00F7197D"/>
    <w:rsid w:val="00F73104"/>
    <w:rsid w:val="00F75871"/>
    <w:rsid w:val="00F75A06"/>
    <w:rsid w:val="00F765BA"/>
    <w:rsid w:val="00F80753"/>
    <w:rsid w:val="00F82224"/>
    <w:rsid w:val="00F82E76"/>
    <w:rsid w:val="00F83E97"/>
    <w:rsid w:val="00F85A6F"/>
    <w:rsid w:val="00F85B00"/>
    <w:rsid w:val="00F872EC"/>
    <w:rsid w:val="00F87B90"/>
    <w:rsid w:val="00F91256"/>
    <w:rsid w:val="00F9219F"/>
    <w:rsid w:val="00F93E6E"/>
    <w:rsid w:val="00F95C24"/>
    <w:rsid w:val="00F97B8C"/>
    <w:rsid w:val="00FA1152"/>
    <w:rsid w:val="00FA1AB7"/>
    <w:rsid w:val="00FA1E4B"/>
    <w:rsid w:val="00FA49E4"/>
    <w:rsid w:val="00FA4E97"/>
    <w:rsid w:val="00FA5676"/>
    <w:rsid w:val="00FA6319"/>
    <w:rsid w:val="00FB027D"/>
    <w:rsid w:val="00FB15F2"/>
    <w:rsid w:val="00FB1705"/>
    <w:rsid w:val="00FB344D"/>
    <w:rsid w:val="00FB4BFA"/>
    <w:rsid w:val="00FC1408"/>
    <w:rsid w:val="00FC3C3A"/>
    <w:rsid w:val="00FC62E9"/>
    <w:rsid w:val="00FD167F"/>
    <w:rsid w:val="00FD2FF0"/>
    <w:rsid w:val="00FD3274"/>
    <w:rsid w:val="00FD3D22"/>
    <w:rsid w:val="00FD4580"/>
    <w:rsid w:val="00FD4A61"/>
    <w:rsid w:val="00FD5363"/>
    <w:rsid w:val="00FD5BBE"/>
    <w:rsid w:val="00FD5EB3"/>
    <w:rsid w:val="00FD6CA2"/>
    <w:rsid w:val="00FD7F2F"/>
    <w:rsid w:val="00FE0526"/>
    <w:rsid w:val="00FE0EC2"/>
    <w:rsid w:val="00FE1848"/>
    <w:rsid w:val="00FE34F2"/>
    <w:rsid w:val="00FE37C6"/>
    <w:rsid w:val="00FE3FF0"/>
    <w:rsid w:val="00FE4DE3"/>
    <w:rsid w:val="00FE66B4"/>
    <w:rsid w:val="00FE6AD9"/>
    <w:rsid w:val="00FF09CF"/>
    <w:rsid w:val="00FF1432"/>
    <w:rsid w:val="00FF14B5"/>
    <w:rsid w:val="00FF22DF"/>
    <w:rsid w:val="00FF34D3"/>
    <w:rsid w:val="00FF3AB6"/>
    <w:rsid w:val="00FF4DCD"/>
    <w:rsid w:val="00FF713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6B"/>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0F29"/>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C10F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99"/>
    <w:qFormat/>
    <w:rsid w:val="00C10F29"/>
    <w:rPr>
      <w:b/>
      <w:bCs/>
    </w:rPr>
  </w:style>
  <w:style w:type="character" w:customStyle="1" w:styleId="apple-converted-space">
    <w:name w:val="apple-converted-space"/>
    <w:basedOn w:val="DefaultParagraphFont"/>
    <w:uiPriority w:val="99"/>
    <w:rsid w:val="00C10F29"/>
  </w:style>
  <w:style w:type="paragraph" w:styleId="NoSpacing">
    <w:name w:val="No Spacing"/>
    <w:uiPriority w:val="99"/>
    <w:qFormat/>
    <w:rsid w:val="00C10F29"/>
    <w:rPr>
      <w:rFonts w:cs="Calibri"/>
      <w:lang w:eastAsia="en-US"/>
    </w:rPr>
  </w:style>
  <w:style w:type="character" w:styleId="Hyperlink">
    <w:name w:val="Hyperlink"/>
    <w:basedOn w:val="DefaultParagraphFont"/>
    <w:uiPriority w:val="99"/>
    <w:rsid w:val="00C10F2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zonata@mail.ru" TargetMode="External"/><Relationship Id="rId13" Type="http://schemas.openxmlformats.org/officeDocument/2006/relationships/hyperlink" Target="mailto:kirbiinter@gmail.com" TargetMode="External"/><Relationship Id="rId3" Type="http://schemas.openxmlformats.org/officeDocument/2006/relationships/webSettings" Target="webSettings.xml"/><Relationship Id="rId7" Type="http://schemas.openxmlformats.org/officeDocument/2006/relationships/hyperlink" Target="mailto:rumiantseva@wbd.kg" TargetMode="External"/><Relationship Id="rId12" Type="http://schemas.openxmlformats.org/officeDocument/2006/relationships/hyperlink" Target="mailto:office@shoro.kg"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Gulay1954@mail.ru" TargetMode="External"/><Relationship Id="rId11" Type="http://schemas.openxmlformats.org/officeDocument/2006/relationships/hyperlink" Target="mailto:desert-kg@mail.ru" TargetMode="External"/><Relationship Id="rId5" Type="http://schemas.openxmlformats.org/officeDocument/2006/relationships/hyperlink" Target="mailto:Nuristan@elcat.kg" TargetMode="External"/><Relationship Id="rId15" Type="http://schemas.openxmlformats.org/officeDocument/2006/relationships/hyperlink" Target="mailto:info@ailana.kg" TargetMode="External"/><Relationship Id="rId10" Type="http://schemas.openxmlformats.org/officeDocument/2006/relationships/hyperlink" Target="mailto:aliev.nur@inbox.ru" TargetMode="External"/><Relationship Id="rId4" Type="http://schemas.openxmlformats.org/officeDocument/2006/relationships/hyperlink" Target="office@barkad.kg" TargetMode="External"/><Relationship Id="rId9" Type="http://schemas.openxmlformats.org/officeDocument/2006/relationships/hyperlink" Target="mailto:icequeen@infotel.kg" TargetMode="External"/><Relationship Id="rId14" Type="http://schemas.openxmlformats.org/officeDocument/2006/relationships/hyperlink" Target="mailto:office@akun.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66</TotalTime>
  <Pages>4</Pages>
  <Words>951</Words>
  <Characters>5427</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dc:creator>
  <cp:keywords/>
  <dc:description/>
  <cp:lastModifiedBy>BelyaevDV</cp:lastModifiedBy>
  <cp:revision>9</cp:revision>
  <cp:lastPrinted>2014-09-30T11:19:00Z</cp:lastPrinted>
  <dcterms:created xsi:type="dcterms:W3CDTF">2014-09-30T10:13:00Z</dcterms:created>
  <dcterms:modified xsi:type="dcterms:W3CDTF">2014-10-02T12:37:00Z</dcterms:modified>
</cp:coreProperties>
</file>